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34520">
      <w:pPr>
        <w:jc w:val="center"/>
        <w:rPr>
          <w:rFonts w:eastAsia="仿宋_GB2312"/>
          <w:color w:val="auto"/>
          <w:sz w:val="36"/>
          <w:szCs w:val="36"/>
        </w:rPr>
      </w:pPr>
    </w:p>
    <w:p w14:paraId="6742CFE4">
      <w:pPr>
        <w:jc w:val="center"/>
        <w:rPr>
          <w:rFonts w:eastAsia="仿宋_GB2312"/>
          <w:color w:val="auto"/>
          <w:sz w:val="36"/>
          <w:szCs w:val="36"/>
        </w:rPr>
      </w:pPr>
    </w:p>
    <w:p w14:paraId="73E4A1AF">
      <w:pPr>
        <w:jc w:val="center"/>
        <w:rPr>
          <w:rFonts w:eastAsia="仿宋_GB2312"/>
          <w:color w:val="auto"/>
          <w:sz w:val="36"/>
          <w:szCs w:val="36"/>
        </w:rPr>
      </w:pPr>
    </w:p>
    <w:p w14:paraId="1A94D7A9">
      <w:pPr>
        <w:jc w:val="center"/>
        <w:rPr>
          <w:rFonts w:eastAsia="仿宋_GB2312"/>
          <w:color w:val="auto"/>
          <w:sz w:val="36"/>
          <w:szCs w:val="36"/>
        </w:rPr>
      </w:pPr>
    </w:p>
    <w:p w14:paraId="64F35AC8">
      <w:pPr>
        <w:adjustRightInd w:val="0"/>
        <w:snapToGrid w:val="0"/>
        <w:jc w:val="center"/>
        <w:outlineLvl w:val="0"/>
        <w:rPr>
          <w:rFonts w:eastAsia="方正小标宋_GBK"/>
          <w:bCs/>
          <w:color w:val="auto"/>
          <w:sz w:val="72"/>
          <w:szCs w:val="72"/>
        </w:rPr>
      </w:pPr>
      <w:r>
        <w:rPr>
          <w:rFonts w:eastAsia="方正小标宋_GBK"/>
          <w:bCs/>
          <w:color w:val="auto"/>
          <w:sz w:val="72"/>
          <w:szCs w:val="72"/>
        </w:rPr>
        <w:t>建设项目</w:t>
      </w:r>
      <w:r>
        <w:rPr>
          <w:rFonts w:eastAsia="方正小标宋_GBK"/>
          <w:b/>
          <w:bCs w:val="0"/>
          <w:color w:val="auto"/>
          <w:sz w:val="72"/>
          <w:szCs w:val="72"/>
        </w:rPr>
        <w:t>环境影响报告</w:t>
      </w:r>
      <w:r>
        <w:rPr>
          <w:rFonts w:eastAsia="方正小标宋_GBK"/>
          <w:bCs/>
          <w:color w:val="auto"/>
          <w:sz w:val="72"/>
          <w:szCs w:val="72"/>
        </w:rPr>
        <w:t>表</w:t>
      </w:r>
    </w:p>
    <w:p w14:paraId="3312A1C2">
      <w:pPr>
        <w:adjustRightInd w:val="0"/>
        <w:snapToGrid w:val="0"/>
        <w:spacing w:before="192" w:beforeLines="80"/>
        <w:jc w:val="center"/>
        <w:rPr>
          <w:rFonts w:eastAsia="楷体_GB2312"/>
          <w:bCs/>
          <w:color w:val="auto"/>
          <w:sz w:val="48"/>
          <w:szCs w:val="48"/>
        </w:rPr>
      </w:pPr>
      <w:r>
        <w:rPr>
          <w:rFonts w:eastAsia="楷体_GB2312"/>
          <w:bCs/>
          <w:color w:val="auto"/>
          <w:sz w:val="48"/>
          <w:szCs w:val="48"/>
        </w:rPr>
        <w:t>（污染影响类）</w:t>
      </w:r>
    </w:p>
    <w:p w14:paraId="45B5BE1D">
      <w:pPr>
        <w:adjustRightInd w:val="0"/>
        <w:snapToGrid w:val="0"/>
        <w:spacing w:line="288" w:lineRule="auto"/>
        <w:jc w:val="center"/>
        <w:rPr>
          <w:rFonts w:hint="eastAsia" w:eastAsia="仿宋_GB2312"/>
          <w:color w:val="auto"/>
          <w:sz w:val="36"/>
          <w:szCs w:val="36"/>
        </w:rPr>
      </w:pPr>
    </w:p>
    <w:p w14:paraId="0114FC47">
      <w:pPr>
        <w:adjustRightInd w:val="0"/>
        <w:snapToGrid w:val="0"/>
        <w:spacing w:line="288" w:lineRule="auto"/>
        <w:jc w:val="center"/>
        <w:rPr>
          <w:rFonts w:eastAsia="仿宋_GB2312"/>
          <w:color w:val="auto"/>
          <w:sz w:val="36"/>
          <w:szCs w:val="36"/>
        </w:rPr>
      </w:pPr>
    </w:p>
    <w:p w14:paraId="17F58F48">
      <w:pPr>
        <w:adjustRightInd w:val="0"/>
        <w:snapToGrid w:val="0"/>
        <w:spacing w:line="288" w:lineRule="auto"/>
        <w:jc w:val="center"/>
        <w:rPr>
          <w:rFonts w:eastAsia="仿宋_GB2312"/>
          <w:color w:val="auto"/>
          <w:sz w:val="36"/>
          <w:szCs w:val="36"/>
        </w:rPr>
      </w:pPr>
    </w:p>
    <w:p w14:paraId="00E1F0D0">
      <w:pPr>
        <w:adjustRightInd w:val="0"/>
        <w:snapToGrid w:val="0"/>
        <w:spacing w:line="288" w:lineRule="auto"/>
        <w:jc w:val="center"/>
        <w:rPr>
          <w:rFonts w:eastAsia="仿宋_GB2312"/>
          <w:color w:val="auto"/>
          <w:sz w:val="36"/>
          <w:szCs w:val="36"/>
        </w:rPr>
      </w:pPr>
    </w:p>
    <w:p w14:paraId="7F4B9840">
      <w:pPr>
        <w:adjustRightInd w:val="0"/>
        <w:snapToGrid w:val="0"/>
        <w:spacing w:line="288" w:lineRule="auto"/>
        <w:jc w:val="center"/>
        <w:rPr>
          <w:rFonts w:eastAsia="仿宋_GB2312"/>
          <w:color w:val="auto"/>
          <w:sz w:val="36"/>
          <w:szCs w:val="36"/>
        </w:rPr>
      </w:pPr>
    </w:p>
    <w:tbl>
      <w:tblPr>
        <w:tblStyle w:val="26"/>
        <w:tblW w:w="49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9"/>
        <w:gridCol w:w="6119"/>
      </w:tblGrid>
      <w:tr w14:paraId="1FA6C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622" w:type="pct"/>
            <w:noWrap w:val="0"/>
            <w:vAlign w:val="center"/>
          </w:tcPr>
          <w:p w14:paraId="1A83288F">
            <w:pPr>
              <w:adjustRightInd w:val="0"/>
              <w:snapToGrid w:val="0"/>
              <w:jc w:val="right"/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</w:rPr>
              <w:t>项目名称：</w:t>
            </w:r>
          </w:p>
        </w:tc>
        <w:tc>
          <w:tcPr>
            <w:tcW w:w="3377" w:type="pct"/>
            <w:tcBorders>
              <w:bottom w:val="single" w:color="auto" w:sz="2" w:space="0"/>
            </w:tcBorders>
            <w:noWrap w:val="0"/>
            <w:vAlign w:val="center"/>
          </w:tcPr>
          <w:p w14:paraId="61D991F0">
            <w:pPr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6"/>
                <w:szCs w:val="36"/>
                <w:u w:val="none"/>
                <w:lang w:val="zh-CN" w:bidi="zh-CN"/>
              </w:rPr>
              <w:t>江西泰银年产汽车排气歧管60万个和平衡块500万个项目</w:t>
            </w:r>
          </w:p>
        </w:tc>
      </w:tr>
      <w:tr w14:paraId="30616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622" w:type="pct"/>
            <w:noWrap w:val="0"/>
            <w:vAlign w:val="center"/>
          </w:tcPr>
          <w:p w14:paraId="4F81E527">
            <w:pPr>
              <w:adjustRightInd w:val="0"/>
              <w:snapToGrid w:val="0"/>
              <w:jc w:val="right"/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</w:rPr>
              <w:t>建设单位（盖章）：</w:t>
            </w:r>
          </w:p>
        </w:tc>
        <w:tc>
          <w:tcPr>
            <w:tcW w:w="3377" w:type="pct"/>
            <w:tcBorders>
              <w:top w:val="single" w:color="auto" w:sz="2" w:space="0"/>
              <w:bottom w:val="single" w:color="auto" w:sz="2" w:space="0"/>
            </w:tcBorders>
            <w:noWrap w:val="0"/>
            <w:vAlign w:val="center"/>
          </w:tcPr>
          <w:p w14:paraId="772C3077">
            <w:pPr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  <w:lang w:val="en-US" w:eastAsia="zh-CN"/>
              </w:rPr>
              <w:t>江西泰银机械制造有限公司</w:t>
            </w:r>
          </w:p>
        </w:tc>
      </w:tr>
      <w:tr w14:paraId="0787B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622" w:type="pct"/>
            <w:noWrap w:val="0"/>
            <w:vAlign w:val="center"/>
          </w:tcPr>
          <w:p w14:paraId="1676A3CD">
            <w:pPr>
              <w:adjustRightInd w:val="0"/>
              <w:snapToGrid w:val="0"/>
              <w:jc w:val="right"/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</w:rPr>
              <w:t>编制日期：</w:t>
            </w:r>
          </w:p>
        </w:tc>
        <w:tc>
          <w:tcPr>
            <w:tcW w:w="3377" w:type="pct"/>
            <w:tcBorders>
              <w:top w:val="single" w:color="auto" w:sz="2" w:space="0"/>
              <w:bottom w:val="single" w:color="auto" w:sz="2" w:space="0"/>
            </w:tcBorders>
            <w:noWrap w:val="0"/>
            <w:vAlign w:val="center"/>
          </w:tcPr>
          <w:p w14:paraId="158C074F">
            <w:pPr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</w:rPr>
              <w:t>202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</w:rPr>
              <w:t>年</w:t>
            </w:r>
            <w:r>
              <w:rPr>
                <w:rFonts w:hint="eastAsia" w:eastAsia="仿宋_GB2312" w:cs="Times New Roman"/>
                <w:color w:val="auto"/>
                <w:sz w:val="36"/>
                <w:szCs w:val="36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6"/>
                <w:szCs w:val="36"/>
              </w:rPr>
              <w:t>月</w:t>
            </w:r>
            <w:bookmarkStart w:id="1" w:name="_GoBack"/>
            <w:bookmarkEnd w:id="1"/>
          </w:p>
        </w:tc>
      </w:tr>
    </w:tbl>
    <w:p w14:paraId="4A6D5835">
      <w:pPr>
        <w:jc w:val="center"/>
        <w:rPr>
          <w:rFonts w:eastAsia="仿宋"/>
          <w:color w:val="auto"/>
          <w:sz w:val="44"/>
          <w:szCs w:val="44"/>
        </w:rPr>
      </w:pPr>
    </w:p>
    <w:p w14:paraId="0AC0C657">
      <w:pPr>
        <w:adjustRightInd w:val="0"/>
        <w:snapToGrid w:val="0"/>
        <w:spacing w:line="288" w:lineRule="auto"/>
        <w:jc w:val="center"/>
        <w:rPr>
          <w:rFonts w:eastAsia="仿宋_GB2312"/>
          <w:color w:val="auto"/>
          <w:sz w:val="36"/>
          <w:szCs w:val="36"/>
        </w:rPr>
      </w:pPr>
      <w:bookmarkStart w:id="0" w:name="_Hlk57884087"/>
    </w:p>
    <w:p w14:paraId="192CBC34">
      <w:pPr>
        <w:adjustRightInd w:val="0"/>
        <w:snapToGrid w:val="0"/>
        <w:spacing w:line="288" w:lineRule="auto"/>
        <w:jc w:val="center"/>
        <w:rPr>
          <w:rFonts w:eastAsia="仿宋_GB2312"/>
          <w:color w:val="auto"/>
          <w:sz w:val="36"/>
          <w:szCs w:val="36"/>
        </w:rPr>
      </w:pPr>
    </w:p>
    <w:p w14:paraId="1F6738F5">
      <w:pPr>
        <w:adjustRightInd w:val="0"/>
        <w:snapToGrid w:val="0"/>
        <w:spacing w:line="288" w:lineRule="auto"/>
        <w:jc w:val="center"/>
        <w:rPr>
          <w:rFonts w:eastAsia="仿宋_GB2312"/>
          <w:color w:val="auto"/>
          <w:sz w:val="36"/>
          <w:szCs w:val="36"/>
        </w:rPr>
      </w:pPr>
    </w:p>
    <w:p w14:paraId="461F8C20">
      <w:pPr>
        <w:pStyle w:val="12"/>
        <w:ind w:left="0" w:leftChars="0"/>
        <w:jc w:val="center"/>
        <w:rPr>
          <w:rFonts w:eastAsia="仿宋_GB2312"/>
          <w:color w:val="auto"/>
          <w:sz w:val="36"/>
          <w:szCs w:val="36"/>
        </w:rPr>
      </w:pPr>
    </w:p>
    <w:p w14:paraId="5619422E">
      <w:pPr>
        <w:adjustRightInd w:val="0"/>
        <w:snapToGrid w:val="0"/>
        <w:spacing w:line="288" w:lineRule="auto"/>
        <w:jc w:val="center"/>
        <w:rPr>
          <w:rFonts w:eastAsia="仿宋_GB2312"/>
          <w:color w:val="auto"/>
          <w:sz w:val="36"/>
          <w:szCs w:val="36"/>
        </w:rPr>
      </w:pPr>
    </w:p>
    <w:p w14:paraId="3F4BDA0D">
      <w:pPr>
        <w:adjustRightInd w:val="0"/>
        <w:snapToGrid w:val="0"/>
        <w:spacing w:line="288" w:lineRule="auto"/>
        <w:jc w:val="center"/>
        <w:rPr>
          <w:rFonts w:eastAsia="仿宋_GB2312"/>
          <w:color w:val="auto"/>
          <w:sz w:val="36"/>
          <w:szCs w:val="36"/>
        </w:rPr>
      </w:pPr>
    </w:p>
    <w:bookmarkEnd w:id="0"/>
    <w:p w14:paraId="2C171ED0">
      <w:pPr>
        <w:adjustRightInd w:val="0"/>
        <w:snapToGrid w:val="0"/>
        <w:spacing w:line="288" w:lineRule="auto"/>
        <w:jc w:val="center"/>
        <w:rPr>
          <w:rFonts w:ascii="Times New Roman" w:hAnsi="Times New Roman" w:eastAsia="黑体"/>
          <w:snapToGrid w:val="0"/>
          <w:color w:val="auto"/>
          <w:sz w:val="32"/>
          <w:szCs w:val="32"/>
        </w:rPr>
      </w:pPr>
      <w:r>
        <w:rPr>
          <w:rFonts w:eastAsia="楷体_GB2312"/>
          <w:color w:val="auto"/>
          <w:sz w:val="36"/>
          <w:szCs w:val="36"/>
        </w:rPr>
        <w:t>中华人民共和国生态环境部制</w:t>
      </w:r>
    </w:p>
    <w:sectPr>
      <w:footerReference r:id="rId3" w:type="default"/>
      <w:pgSz w:w="11906" w:h="16838"/>
      <w:pgMar w:top="1701" w:right="1531" w:bottom="1701" w:left="1531" w:header="851" w:footer="85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E38FB48-36AD-4934-B302-DD1C207860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7165F21-3785-4749-8D30-17F70E9BB03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00ECD7BC-569F-4D8E-BAE8-77DE2B9EBA8B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50907D67-CF60-47CC-BFC5-58DD5966C61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0049EB7-588F-4F3B-9025-E7DB991F1E0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4F797">
    <w:pPr>
      <w:pStyle w:val="19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dit="trackedChanges" w:enforcement="0"/>
  <w:defaultTabStop w:val="420"/>
  <w:hyphenationZone w:val="36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NjQ3MzAwMzQ1Y2E2ZjY3M2UwY2M0ZTFkMTRhYTkifQ=="/>
  </w:docVars>
  <w:rsids>
    <w:rsidRoot w:val="00A14947"/>
    <w:rsid w:val="000060B3"/>
    <w:rsid w:val="0004364B"/>
    <w:rsid w:val="00061B1F"/>
    <w:rsid w:val="000733C4"/>
    <w:rsid w:val="00074783"/>
    <w:rsid w:val="0008070B"/>
    <w:rsid w:val="000810AC"/>
    <w:rsid w:val="00081A02"/>
    <w:rsid w:val="00082231"/>
    <w:rsid w:val="00092D38"/>
    <w:rsid w:val="0009377B"/>
    <w:rsid w:val="000A20C9"/>
    <w:rsid w:val="000B058F"/>
    <w:rsid w:val="000B4467"/>
    <w:rsid w:val="000B4DB9"/>
    <w:rsid w:val="000C09AC"/>
    <w:rsid w:val="000C767F"/>
    <w:rsid w:val="000D5A44"/>
    <w:rsid w:val="000E3ED2"/>
    <w:rsid w:val="00131F42"/>
    <w:rsid w:val="00133DFC"/>
    <w:rsid w:val="001357F1"/>
    <w:rsid w:val="00140FA8"/>
    <w:rsid w:val="00142FEB"/>
    <w:rsid w:val="00143A2D"/>
    <w:rsid w:val="00145A41"/>
    <w:rsid w:val="00151675"/>
    <w:rsid w:val="00157435"/>
    <w:rsid w:val="0016526B"/>
    <w:rsid w:val="0017504D"/>
    <w:rsid w:val="0017671A"/>
    <w:rsid w:val="00177422"/>
    <w:rsid w:val="00184590"/>
    <w:rsid w:val="001870D1"/>
    <w:rsid w:val="0018781E"/>
    <w:rsid w:val="0019262D"/>
    <w:rsid w:val="001A1B35"/>
    <w:rsid w:val="001A48A2"/>
    <w:rsid w:val="001A6F61"/>
    <w:rsid w:val="001B72B8"/>
    <w:rsid w:val="001C69B3"/>
    <w:rsid w:val="001D5595"/>
    <w:rsid w:val="001D7874"/>
    <w:rsid w:val="001D7F22"/>
    <w:rsid w:val="001F0F17"/>
    <w:rsid w:val="001F1314"/>
    <w:rsid w:val="001F1D2C"/>
    <w:rsid w:val="001F3347"/>
    <w:rsid w:val="001F69E4"/>
    <w:rsid w:val="002125B4"/>
    <w:rsid w:val="002155B8"/>
    <w:rsid w:val="00224839"/>
    <w:rsid w:val="002249B2"/>
    <w:rsid w:val="00226574"/>
    <w:rsid w:val="002278EC"/>
    <w:rsid w:val="0023280E"/>
    <w:rsid w:val="002377D1"/>
    <w:rsid w:val="002506BC"/>
    <w:rsid w:val="00254345"/>
    <w:rsid w:val="00264557"/>
    <w:rsid w:val="002805AB"/>
    <w:rsid w:val="00284204"/>
    <w:rsid w:val="00291773"/>
    <w:rsid w:val="002A168C"/>
    <w:rsid w:val="002A3DC7"/>
    <w:rsid w:val="002B49E2"/>
    <w:rsid w:val="002B7B00"/>
    <w:rsid w:val="002B7C44"/>
    <w:rsid w:val="002C2B17"/>
    <w:rsid w:val="002D3DD0"/>
    <w:rsid w:val="002E1F3A"/>
    <w:rsid w:val="002E298A"/>
    <w:rsid w:val="00301978"/>
    <w:rsid w:val="0030332C"/>
    <w:rsid w:val="003051C2"/>
    <w:rsid w:val="00312296"/>
    <w:rsid w:val="00314F0E"/>
    <w:rsid w:val="00321D8E"/>
    <w:rsid w:val="00325928"/>
    <w:rsid w:val="00332863"/>
    <w:rsid w:val="0033684D"/>
    <w:rsid w:val="00337B42"/>
    <w:rsid w:val="00341B42"/>
    <w:rsid w:val="0034348F"/>
    <w:rsid w:val="00356653"/>
    <w:rsid w:val="0035743F"/>
    <w:rsid w:val="00357BE2"/>
    <w:rsid w:val="0036170C"/>
    <w:rsid w:val="00366E0F"/>
    <w:rsid w:val="00381A72"/>
    <w:rsid w:val="00384676"/>
    <w:rsid w:val="00390857"/>
    <w:rsid w:val="003A4BF3"/>
    <w:rsid w:val="003B420D"/>
    <w:rsid w:val="003C6C16"/>
    <w:rsid w:val="003D794D"/>
    <w:rsid w:val="003E3058"/>
    <w:rsid w:val="003E76A9"/>
    <w:rsid w:val="003F0809"/>
    <w:rsid w:val="003F6A8C"/>
    <w:rsid w:val="003F755C"/>
    <w:rsid w:val="00406F01"/>
    <w:rsid w:val="00416D50"/>
    <w:rsid w:val="00416FD5"/>
    <w:rsid w:val="00417772"/>
    <w:rsid w:val="00420E6A"/>
    <w:rsid w:val="00425A9E"/>
    <w:rsid w:val="00426D6B"/>
    <w:rsid w:val="00431E6C"/>
    <w:rsid w:val="00433CE7"/>
    <w:rsid w:val="00452738"/>
    <w:rsid w:val="004552F6"/>
    <w:rsid w:val="00456091"/>
    <w:rsid w:val="00466321"/>
    <w:rsid w:val="00484B9B"/>
    <w:rsid w:val="004855F6"/>
    <w:rsid w:val="0048661E"/>
    <w:rsid w:val="00491BF0"/>
    <w:rsid w:val="00494670"/>
    <w:rsid w:val="004A3823"/>
    <w:rsid w:val="004E6946"/>
    <w:rsid w:val="004F1AD8"/>
    <w:rsid w:val="005039CB"/>
    <w:rsid w:val="0050558F"/>
    <w:rsid w:val="00506286"/>
    <w:rsid w:val="00510813"/>
    <w:rsid w:val="00511990"/>
    <w:rsid w:val="00511DE0"/>
    <w:rsid w:val="00514870"/>
    <w:rsid w:val="00514B9B"/>
    <w:rsid w:val="00517F02"/>
    <w:rsid w:val="00524303"/>
    <w:rsid w:val="005258A2"/>
    <w:rsid w:val="005401AE"/>
    <w:rsid w:val="00542E07"/>
    <w:rsid w:val="00545424"/>
    <w:rsid w:val="00554A7B"/>
    <w:rsid w:val="0055572C"/>
    <w:rsid w:val="0056106A"/>
    <w:rsid w:val="00565810"/>
    <w:rsid w:val="005720AE"/>
    <w:rsid w:val="00594D77"/>
    <w:rsid w:val="005969E4"/>
    <w:rsid w:val="005A06B7"/>
    <w:rsid w:val="005A1759"/>
    <w:rsid w:val="005A68A7"/>
    <w:rsid w:val="005D36AB"/>
    <w:rsid w:val="00617CC3"/>
    <w:rsid w:val="006377A6"/>
    <w:rsid w:val="00637A3D"/>
    <w:rsid w:val="006406FE"/>
    <w:rsid w:val="006411EF"/>
    <w:rsid w:val="006748B8"/>
    <w:rsid w:val="006775C3"/>
    <w:rsid w:val="0069290A"/>
    <w:rsid w:val="0069775A"/>
    <w:rsid w:val="00697813"/>
    <w:rsid w:val="006A3EE8"/>
    <w:rsid w:val="006A72BF"/>
    <w:rsid w:val="006B03F2"/>
    <w:rsid w:val="006B37DC"/>
    <w:rsid w:val="006B4F68"/>
    <w:rsid w:val="006C0592"/>
    <w:rsid w:val="006C272E"/>
    <w:rsid w:val="006C5479"/>
    <w:rsid w:val="006D13B5"/>
    <w:rsid w:val="006E12FF"/>
    <w:rsid w:val="006E45A6"/>
    <w:rsid w:val="006E607E"/>
    <w:rsid w:val="00706C5D"/>
    <w:rsid w:val="00732922"/>
    <w:rsid w:val="0075162E"/>
    <w:rsid w:val="00754034"/>
    <w:rsid w:val="00756556"/>
    <w:rsid w:val="007618C4"/>
    <w:rsid w:val="00763FEA"/>
    <w:rsid w:val="00767980"/>
    <w:rsid w:val="00770B19"/>
    <w:rsid w:val="0077463F"/>
    <w:rsid w:val="007836EA"/>
    <w:rsid w:val="00784CDA"/>
    <w:rsid w:val="007906C4"/>
    <w:rsid w:val="007940EA"/>
    <w:rsid w:val="007967E8"/>
    <w:rsid w:val="007A2170"/>
    <w:rsid w:val="007A22BF"/>
    <w:rsid w:val="007A3323"/>
    <w:rsid w:val="007B72B8"/>
    <w:rsid w:val="007B7A58"/>
    <w:rsid w:val="007C21B5"/>
    <w:rsid w:val="007C347F"/>
    <w:rsid w:val="007E4BD2"/>
    <w:rsid w:val="00801393"/>
    <w:rsid w:val="00802F88"/>
    <w:rsid w:val="0081293E"/>
    <w:rsid w:val="00815465"/>
    <w:rsid w:val="00817E9A"/>
    <w:rsid w:val="008306BD"/>
    <w:rsid w:val="00831A80"/>
    <w:rsid w:val="00833743"/>
    <w:rsid w:val="008340A4"/>
    <w:rsid w:val="0087135F"/>
    <w:rsid w:val="00872D94"/>
    <w:rsid w:val="00880364"/>
    <w:rsid w:val="00886B16"/>
    <w:rsid w:val="00891592"/>
    <w:rsid w:val="00891E9E"/>
    <w:rsid w:val="008A2F68"/>
    <w:rsid w:val="008B4FA6"/>
    <w:rsid w:val="008B5282"/>
    <w:rsid w:val="008B7C17"/>
    <w:rsid w:val="008C2D01"/>
    <w:rsid w:val="008C40E6"/>
    <w:rsid w:val="008D0F7A"/>
    <w:rsid w:val="008D68E4"/>
    <w:rsid w:val="008E0506"/>
    <w:rsid w:val="008E0CFF"/>
    <w:rsid w:val="008E5D6B"/>
    <w:rsid w:val="008E76F0"/>
    <w:rsid w:val="008F15FE"/>
    <w:rsid w:val="008F2D29"/>
    <w:rsid w:val="008F5187"/>
    <w:rsid w:val="008F60D8"/>
    <w:rsid w:val="00902727"/>
    <w:rsid w:val="0090312B"/>
    <w:rsid w:val="0091736D"/>
    <w:rsid w:val="0093037A"/>
    <w:rsid w:val="0094154D"/>
    <w:rsid w:val="0095155F"/>
    <w:rsid w:val="00954429"/>
    <w:rsid w:val="009563CE"/>
    <w:rsid w:val="00976328"/>
    <w:rsid w:val="0097680D"/>
    <w:rsid w:val="00982438"/>
    <w:rsid w:val="0098404C"/>
    <w:rsid w:val="00985283"/>
    <w:rsid w:val="00995992"/>
    <w:rsid w:val="009A03E5"/>
    <w:rsid w:val="009A0F3B"/>
    <w:rsid w:val="009A1BB4"/>
    <w:rsid w:val="009A2628"/>
    <w:rsid w:val="009A3200"/>
    <w:rsid w:val="009B0897"/>
    <w:rsid w:val="009B7BD9"/>
    <w:rsid w:val="009C7DD5"/>
    <w:rsid w:val="009E227D"/>
    <w:rsid w:val="009E5019"/>
    <w:rsid w:val="00A04F1B"/>
    <w:rsid w:val="00A0501B"/>
    <w:rsid w:val="00A14947"/>
    <w:rsid w:val="00A32A83"/>
    <w:rsid w:val="00A368DB"/>
    <w:rsid w:val="00A423AA"/>
    <w:rsid w:val="00A53EC6"/>
    <w:rsid w:val="00A55C0F"/>
    <w:rsid w:val="00A8713F"/>
    <w:rsid w:val="00A90BA1"/>
    <w:rsid w:val="00A97A9A"/>
    <w:rsid w:val="00AA0671"/>
    <w:rsid w:val="00AA2531"/>
    <w:rsid w:val="00AB1E09"/>
    <w:rsid w:val="00AB5330"/>
    <w:rsid w:val="00AB7747"/>
    <w:rsid w:val="00AC14CE"/>
    <w:rsid w:val="00AC2A56"/>
    <w:rsid w:val="00AD055E"/>
    <w:rsid w:val="00AD47A7"/>
    <w:rsid w:val="00AF0CBF"/>
    <w:rsid w:val="00AF257F"/>
    <w:rsid w:val="00AF33CF"/>
    <w:rsid w:val="00AF4D50"/>
    <w:rsid w:val="00AF6179"/>
    <w:rsid w:val="00B1295A"/>
    <w:rsid w:val="00B20A45"/>
    <w:rsid w:val="00B22C5C"/>
    <w:rsid w:val="00B24F30"/>
    <w:rsid w:val="00B31ABF"/>
    <w:rsid w:val="00B33BE3"/>
    <w:rsid w:val="00B53B5D"/>
    <w:rsid w:val="00B6055E"/>
    <w:rsid w:val="00B6317D"/>
    <w:rsid w:val="00B7723F"/>
    <w:rsid w:val="00B80534"/>
    <w:rsid w:val="00B8433C"/>
    <w:rsid w:val="00B87491"/>
    <w:rsid w:val="00BA29E9"/>
    <w:rsid w:val="00BA7142"/>
    <w:rsid w:val="00BB237C"/>
    <w:rsid w:val="00BB41A3"/>
    <w:rsid w:val="00BC32DC"/>
    <w:rsid w:val="00BC35B6"/>
    <w:rsid w:val="00BD1B51"/>
    <w:rsid w:val="00BD4596"/>
    <w:rsid w:val="00BE1405"/>
    <w:rsid w:val="00BE312D"/>
    <w:rsid w:val="00BF1C20"/>
    <w:rsid w:val="00C10578"/>
    <w:rsid w:val="00C135BC"/>
    <w:rsid w:val="00C15C95"/>
    <w:rsid w:val="00C2596A"/>
    <w:rsid w:val="00C27537"/>
    <w:rsid w:val="00C328FE"/>
    <w:rsid w:val="00C33507"/>
    <w:rsid w:val="00C4409D"/>
    <w:rsid w:val="00C44E72"/>
    <w:rsid w:val="00C45A06"/>
    <w:rsid w:val="00C47E5B"/>
    <w:rsid w:val="00C61E4B"/>
    <w:rsid w:val="00C64BFF"/>
    <w:rsid w:val="00C704E9"/>
    <w:rsid w:val="00C763C9"/>
    <w:rsid w:val="00C80057"/>
    <w:rsid w:val="00C82232"/>
    <w:rsid w:val="00C82913"/>
    <w:rsid w:val="00C972B1"/>
    <w:rsid w:val="00CA2CCE"/>
    <w:rsid w:val="00CA43FD"/>
    <w:rsid w:val="00CA7EF8"/>
    <w:rsid w:val="00CC489B"/>
    <w:rsid w:val="00CD2BCD"/>
    <w:rsid w:val="00CD3A4C"/>
    <w:rsid w:val="00CE10E9"/>
    <w:rsid w:val="00CE2910"/>
    <w:rsid w:val="00CE5393"/>
    <w:rsid w:val="00CF36BE"/>
    <w:rsid w:val="00CF6000"/>
    <w:rsid w:val="00D003F3"/>
    <w:rsid w:val="00D0364F"/>
    <w:rsid w:val="00D06834"/>
    <w:rsid w:val="00D308ED"/>
    <w:rsid w:val="00D36D86"/>
    <w:rsid w:val="00D428AA"/>
    <w:rsid w:val="00D50A34"/>
    <w:rsid w:val="00D53EFA"/>
    <w:rsid w:val="00D94A7C"/>
    <w:rsid w:val="00D95896"/>
    <w:rsid w:val="00DB2983"/>
    <w:rsid w:val="00DC1257"/>
    <w:rsid w:val="00DC3DC0"/>
    <w:rsid w:val="00DC5B2B"/>
    <w:rsid w:val="00DD318D"/>
    <w:rsid w:val="00DE1BE7"/>
    <w:rsid w:val="00DF2E12"/>
    <w:rsid w:val="00DF514A"/>
    <w:rsid w:val="00DF6690"/>
    <w:rsid w:val="00DF6804"/>
    <w:rsid w:val="00E0358D"/>
    <w:rsid w:val="00E04323"/>
    <w:rsid w:val="00E070A2"/>
    <w:rsid w:val="00E2656A"/>
    <w:rsid w:val="00E412D0"/>
    <w:rsid w:val="00E56322"/>
    <w:rsid w:val="00E60982"/>
    <w:rsid w:val="00E62C62"/>
    <w:rsid w:val="00E654C1"/>
    <w:rsid w:val="00E65D97"/>
    <w:rsid w:val="00E72A5A"/>
    <w:rsid w:val="00E73354"/>
    <w:rsid w:val="00E9242D"/>
    <w:rsid w:val="00EB5255"/>
    <w:rsid w:val="00EB5C47"/>
    <w:rsid w:val="00ED0639"/>
    <w:rsid w:val="00EF4755"/>
    <w:rsid w:val="00EF7135"/>
    <w:rsid w:val="00F027DB"/>
    <w:rsid w:val="00F14A7A"/>
    <w:rsid w:val="00F22985"/>
    <w:rsid w:val="00F3383E"/>
    <w:rsid w:val="00F465A7"/>
    <w:rsid w:val="00F50B7C"/>
    <w:rsid w:val="00F550E6"/>
    <w:rsid w:val="00F63153"/>
    <w:rsid w:val="00F74345"/>
    <w:rsid w:val="00F80A0A"/>
    <w:rsid w:val="00F82B19"/>
    <w:rsid w:val="00F9212D"/>
    <w:rsid w:val="00F965DA"/>
    <w:rsid w:val="00FA406A"/>
    <w:rsid w:val="00FB503A"/>
    <w:rsid w:val="00FB516C"/>
    <w:rsid w:val="00FD0236"/>
    <w:rsid w:val="00FD18F4"/>
    <w:rsid w:val="00FD54DB"/>
    <w:rsid w:val="00FD619F"/>
    <w:rsid w:val="011037EA"/>
    <w:rsid w:val="01290F7E"/>
    <w:rsid w:val="013F3E83"/>
    <w:rsid w:val="015806B6"/>
    <w:rsid w:val="015D1E09"/>
    <w:rsid w:val="01622AC7"/>
    <w:rsid w:val="017B11E4"/>
    <w:rsid w:val="017E7E16"/>
    <w:rsid w:val="0185437E"/>
    <w:rsid w:val="01856A87"/>
    <w:rsid w:val="018C6C30"/>
    <w:rsid w:val="018C70E4"/>
    <w:rsid w:val="019E4ED3"/>
    <w:rsid w:val="01A55C4C"/>
    <w:rsid w:val="01D4523A"/>
    <w:rsid w:val="01E0490E"/>
    <w:rsid w:val="01E65B80"/>
    <w:rsid w:val="01E66FA5"/>
    <w:rsid w:val="0214247E"/>
    <w:rsid w:val="021837F1"/>
    <w:rsid w:val="02200FB7"/>
    <w:rsid w:val="023508B6"/>
    <w:rsid w:val="024779DA"/>
    <w:rsid w:val="02697903"/>
    <w:rsid w:val="028761F6"/>
    <w:rsid w:val="028D67DB"/>
    <w:rsid w:val="028E4F47"/>
    <w:rsid w:val="02A64BA2"/>
    <w:rsid w:val="02AA3978"/>
    <w:rsid w:val="02BD1D54"/>
    <w:rsid w:val="02DC76FD"/>
    <w:rsid w:val="02E97717"/>
    <w:rsid w:val="02EB73E1"/>
    <w:rsid w:val="02F96569"/>
    <w:rsid w:val="02FD1CD9"/>
    <w:rsid w:val="030147FA"/>
    <w:rsid w:val="030977DB"/>
    <w:rsid w:val="032B06EB"/>
    <w:rsid w:val="033013BE"/>
    <w:rsid w:val="0345036C"/>
    <w:rsid w:val="036E6BE0"/>
    <w:rsid w:val="03824365"/>
    <w:rsid w:val="03830824"/>
    <w:rsid w:val="03860857"/>
    <w:rsid w:val="039E606D"/>
    <w:rsid w:val="039F1B61"/>
    <w:rsid w:val="03E2768D"/>
    <w:rsid w:val="03EA7B21"/>
    <w:rsid w:val="040C0819"/>
    <w:rsid w:val="042874E0"/>
    <w:rsid w:val="044811BC"/>
    <w:rsid w:val="04485472"/>
    <w:rsid w:val="045621C5"/>
    <w:rsid w:val="04B30C95"/>
    <w:rsid w:val="04E749DD"/>
    <w:rsid w:val="04F33DD5"/>
    <w:rsid w:val="04FD17CD"/>
    <w:rsid w:val="05663F59"/>
    <w:rsid w:val="057C667D"/>
    <w:rsid w:val="059B1E55"/>
    <w:rsid w:val="05AB0950"/>
    <w:rsid w:val="05EE173B"/>
    <w:rsid w:val="05F83EAE"/>
    <w:rsid w:val="05FD42C8"/>
    <w:rsid w:val="0607239F"/>
    <w:rsid w:val="062067FE"/>
    <w:rsid w:val="062F344F"/>
    <w:rsid w:val="06383C6A"/>
    <w:rsid w:val="063E7D85"/>
    <w:rsid w:val="06490D3E"/>
    <w:rsid w:val="064B2778"/>
    <w:rsid w:val="064D44EB"/>
    <w:rsid w:val="0658482B"/>
    <w:rsid w:val="06730CB9"/>
    <w:rsid w:val="06750254"/>
    <w:rsid w:val="069552CB"/>
    <w:rsid w:val="069860CF"/>
    <w:rsid w:val="06BB2858"/>
    <w:rsid w:val="06C83C99"/>
    <w:rsid w:val="06D65ABF"/>
    <w:rsid w:val="06FE5C4C"/>
    <w:rsid w:val="071C2E16"/>
    <w:rsid w:val="07246AB7"/>
    <w:rsid w:val="072509C3"/>
    <w:rsid w:val="07293586"/>
    <w:rsid w:val="07295285"/>
    <w:rsid w:val="07435DFF"/>
    <w:rsid w:val="075118ED"/>
    <w:rsid w:val="07636392"/>
    <w:rsid w:val="07684C58"/>
    <w:rsid w:val="07770C56"/>
    <w:rsid w:val="077F61E0"/>
    <w:rsid w:val="078E1D8E"/>
    <w:rsid w:val="0793134F"/>
    <w:rsid w:val="07936B9A"/>
    <w:rsid w:val="07A25B6B"/>
    <w:rsid w:val="07A7199C"/>
    <w:rsid w:val="07A9157A"/>
    <w:rsid w:val="07BC377B"/>
    <w:rsid w:val="07C149C8"/>
    <w:rsid w:val="07FC41D6"/>
    <w:rsid w:val="08232E0A"/>
    <w:rsid w:val="083A50C4"/>
    <w:rsid w:val="084F3D0D"/>
    <w:rsid w:val="085D5C17"/>
    <w:rsid w:val="085F5541"/>
    <w:rsid w:val="08614FC3"/>
    <w:rsid w:val="08643FFA"/>
    <w:rsid w:val="08A0489A"/>
    <w:rsid w:val="08A1760E"/>
    <w:rsid w:val="08A34513"/>
    <w:rsid w:val="08E43B13"/>
    <w:rsid w:val="08F92056"/>
    <w:rsid w:val="08FB358E"/>
    <w:rsid w:val="08FB735E"/>
    <w:rsid w:val="09102B5A"/>
    <w:rsid w:val="09214B0B"/>
    <w:rsid w:val="092217DD"/>
    <w:rsid w:val="0932642F"/>
    <w:rsid w:val="093A7294"/>
    <w:rsid w:val="093D3223"/>
    <w:rsid w:val="0940223F"/>
    <w:rsid w:val="094B7FE5"/>
    <w:rsid w:val="097B1276"/>
    <w:rsid w:val="098026C2"/>
    <w:rsid w:val="098D703C"/>
    <w:rsid w:val="09A03F97"/>
    <w:rsid w:val="09C30D9F"/>
    <w:rsid w:val="09CC6BC6"/>
    <w:rsid w:val="09E3201C"/>
    <w:rsid w:val="09FB53F4"/>
    <w:rsid w:val="0A0623AC"/>
    <w:rsid w:val="0A066800"/>
    <w:rsid w:val="0A155F64"/>
    <w:rsid w:val="0A1F1C1D"/>
    <w:rsid w:val="0A263993"/>
    <w:rsid w:val="0A2D3AC2"/>
    <w:rsid w:val="0A3A3B56"/>
    <w:rsid w:val="0A5563D7"/>
    <w:rsid w:val="0A7E5203"/>
    <w:rsid w:val="0A824D45"/>
    <w:rsid w:val="0A8C41DD"/>
    <w:rsid w:val="0AA755DF"/>
    <w:rsid w:val="0AB12DC0"/>
    <w:rsid w:val="0AB7666F"/>
    <w:rsid w:val="0AC72CD7"/>
    <w:rsid w:val="0ADA40CE"/>
    <w:rsid w:val="0AFA5257"/>
    <w:rsid w:val="0B120D44"/>
    <w:rsid w:val="0B13751A"/>
    <w:rsid w:val="0B1861C8"/>
    <w:rsid w:val="0B2226D0"/>
    <w:rsid w:val="0B707905"/>
    <w:rsid w:val="0BBF65BC"/>
    <w:rsid w:val="0BCB5EA3"/>
    <w:rsid w:val="0BD27BF6"/>
    <w:rsid w:val="0BDE0BE8"/>
    <w:rsid w:val="0BFC66C8"/>
    <w:rsid w:val="0C046F12"/>
    <w:rsid w:val="0C120BE4"/>
    <w:rsid w:val="0C160487"/>
    <w:rsid w:val="0C3B3C7D"/>
    <w:rsid w:val="0C4060B2"/>
    <w:rsid w:val="0C4C2C91"/>
    <w:rsid w:val="0C58293B"/>
    <w:rsid w:val="0C6308E0"/>
    <w:rsid w:val="0C6649C2"/>
    <w:rsid w:val="0C783AAE"/>
    <w:rsid w:val="0CAB2EAE"/>
    <w:rsid w:val="0CB4738F"/>
    <w:rsid w:val="0CCA768A"/>
    <w:rsid w:val="0CE2359E"/>
    <w:rsid w:val="0CEE7E2B"/>
    <w:rsid w:val="0CF172C6"/>
    <w:rsid w:val="0CF8233F"/>
    <w:rsid w:val="0D1B7ECE"/>
    <w:rsid w:val="0D2B7F62"/>
    <w:rsid w:val="0D3702E9"/>
    <w:rsid w:val="0D3F4D0B"/>
    <w:rsid w:val="0D621C7D"/>
    <w:rsid w:val="0D98003C"/>
    <w:rsid w:val="0D9A572C"/>
    <w:rsid w:val="0DD84D8A"/>
    <w:rsid w:val="0DFB046D"/>
    <w:rsid w:val="0E245572"/>
    <w:rsid w:val="0E355731"/>
    <w:rsid w:val="0E446F2D"/>
    <w:rsid w:val="0E470192"/>
    <w:rsid w:val="0E4A0EA8"/>
    <w:rsid w:val="0E73034D"/>
    <w:rsid w:val="0E755617"/>
    <w:rsid w:val="0E765926"/>
    <w:rsid w:val="0E883FEF"/>
    <w:rsid w:val="0E8A5825"/>
    <w:rsid w:val="0E9D3820"/>
    <w:rsid w:val="0E9D4E90"/>
    <w:rsid w:val="0E9E29B6"/>
    <w:rsid w:val="0EB26482"/>
    <w:rsid w:val="0EBC1C6F"/>
    <w:rsid w:val="0EED3B7D"/>
    <w:rsid w:val="0EEE6E9B"/>
    <w:rsid w:val="0F0A2EB7"/>
    <w:rsid w:val="0F115A49"/>
    <w:rsid w:val="0F1336BD"/>
    <w:rsid w:val="0F13775A"/>
    <w:rsid w:val="0F281E81"/>
    <w:rsid w:val="0F36499C"/>
    <w:rsid w:val="0F3C56B5"/>
    <w:rsid w:val="0F5F45FE"/>
    <w:rsid w:val="0F600709"/>
    <w:rsid w:val="0F8C3550"/>
    <w:rsid w:val="0F9A112B"/>
    <w:rsid w:val="0FB07E7D"/>
    <w:rsid w:val="0FDB5272"/>
    <w:rsid w:val="0FE74A19"/>
    <w:rsid w:val="0FF717EC"/>
    <w:rsid w:val="100C1F3C"/>
    <w:rsid w:val="101175B4"/>
    <w:rsid w:val="10152956"/>
    <w:rsid w:val="10485BFB"/>
    <w:rsid w:val="105A1B43"/>
    <w:rsid w:val="106D2F64"/>
    <w:rsid w:val="10863D68"/>
    <w:rsid w:val="10A957A7"/>
    <w:rsid w:val="10B2675C"/>
    <w:rsid w:val="10B63710"/>
    <w:rsid w:val="10B70E37"/>
    <w:rsid w:val="10E01140"/>
    <w:rsid w:val="10F10820"/>
    <w:rsid w:val="11091475"/>
    <w:rsid w:val="1118175F"/>
    <w:rsid w:val="111C2F7A"/>
    <w:rsid w:val="111F1AD9"/>
    <w:rsid w:val="113D2D72"/>
    <w:rsid w:val="11417F12"/>
    <w:rsid w:val="11553800"/>
    <w:rsid w:val="115C0D58"/>
    <w:rsid w:val="115C1D29"/>
    <w:rsid w:val="11665CA1"/>
    <w:rsid w:val="1169012F"/>
    <w:rsid w:val="118F3D90"/>
    <w:rsid w:val="119810B5"/>
    <w:rsid w:val="119A56B6"/>
    <w:rsid w:val="11B20C52"/>
    <w:rsid w:val="11EC4D33"/>
    <w:rsid w:val="11F500D3"/>
    <w:rsid w:val="11FC3C7B"/>
    <w:rsid w:val="122570FC"/>
    <w:rsid w:val="12320AF7"/>
    <w:rsid w:val="12B612C2"/>
    <w:rsid w:val="12BD1D12"/>
    <w:rsid w:val="12CD3F8D"/>
    <w:rsid w:val="12F67761"/>
    <w:rsid w:val="1340403C"/>
    <w:rsid w:val="13433097"/>
    <w:rsid w:val="134C4406"/>
    <w:rsid w:val="13680E3B"/>
    <w:rsid w:val="13943648"/>
    <w:rsid w:val="13951726"/>
    <w:rsid w:val="139800BA"/>
    <w:rsid w:val="13FA3700"/>
    <w:rsid w:val="141D0AE7"/>
    <w:rsid w:val="14311576"/>
    <w:rsid w:val="14396509"/>
    <w:rsid w:val="1452742B"/>
    <w:rsid w:val="145853B5"/>
    <w:rsid w:val="146D13A6"/>
    <w:rsid w:val="14AC501E"/>
    <w:rsid w:val="14B7353A"/>
    <w:rsid w:val="14C20A99"/>
    <w:rsid w:val="14CD6C40"/>
    <w:rsid w:val="14DD2C3C"/>
    <w:rsid w:val="14E2467B"/>
    <w:rsid w:val="14E3676A"/>
    <w:rsid w:val="150D2643"/>
    <w:rsid w:val="15150099"/>
    <w:rsid w:val="15304812"/>
    <w:rsid w:val="154D5EBF"/>
    <w:rsid w:val="15664323"/>
    <w:rsid w:val="15674154"/>
    <w:rsid w:val="157D052D"/>
    <w:rsid w:val="15822E10"/>
    <w:rsid w:val="158570F8"/>
    <w:rsid w:val="158A0150"/>
    <w:rsid w:val="15A03E05"/>
    <w:rsid w:val="15CF1100"/>
    <w:rsid w:val="15E13049"/>
    <w:rsid w:val="15FB5175"/>
    <w:rsid w:val="16087E1D"/>
    <w:rsid w:val="162036E2"/>
    <w:rsid w:val="1626004B"/>
    <w:rsid w:val="164140CD"/>
    <w:rsid w:val="1654485C"/>
    <w:rsid w:val="1668460C"/>
    <w:rsid w:val="1678042A"/>
    <w:rsid w:val="167F30CD"/>
    <w:rsid w:val="16A1246E"/>
    <w:rsid w:val="16CA6504"/>
    <w:rsid w:val="16D04185"/>
    <w:rsid w:val="16F56BA7"/>
    <w:rsid w:val="16FB19E0"/>
    <w:rsid w:val="17111F27"/>
    <w:rsid w:val="172B0284"/>
    <w:rsid w:val="17422120"/>
    <w:rsid w:val="17494506"/>
    <w:rsid w:val="17701D14"/>
    <w:rsid w:val="17735226"/>
    <w:rsid w:val="1779060E"/>
    <w:rsid w:val="17B54D19"/>
    <w:rsid w:val="17BC0000"/>
    <w:rsid w:val="17BE2163"/>
    <w:rsid w:val="17C1794E"/>
    <w:rsid w:val="17E23193"/>
    <w:rsid w:val="17E23913"/>
    <w:rsid w:val="17FD24FB"/>
    <w:rsid w:val="18310EA9"/>
    <w:rsid w:val="18360C1B"/>
    <w:rsid w:val="183A374F"/>
    <w:rsid w:val="18493992"/>
    <w:rsid w:val="185A23FE"/>
    <w:rsid w:val="18675CB0"/>
    <w:rsid w:val="186A1FEB"/>
    <w:rsid w:val="189041F0"/>
    <w:rsid w:val="189F624C"/>
    <w:rsid w:val="18A84B5D"/>
    <w:rsid w:val="18AB01A9"/>
    <w:rsid w:val="18BC5F12"/>
    <w:rsid w:val="18C87389"/>
    <w:rsid w:val="18D5793B"/>
    <w:rsid w:val="18D7479E"/>
    <w:rsid w:val="18F73031"/>
    <w:rsid w:val="191718F1"/>
    <w:rsid w:val="191C2760"/>
    <w:rsid w:val="19367334"/>
    <w:rsid w:val="19373ABF"/>
    <w:rsid w:val="195A3744"/>
    <w:rsid w:val="19715B13"/>
    <w:rsid w:val="197B7D34"/>
    <w:rsid w:val="199B1FCC"/>
    <w:rsid w:val="19A6305D"/>
    <w:rsid w:val="19B1359D"/>
    <w:rsid w:val="19D90D46"/>
    <w:rsid w:val="19EF2775"/>
    <w:rsid w:val="19F618F8"/>
    <w:rsid w:val="1A131038"/>
    <w:rsid w:val="1A167AEE"/>
    <w:rsid w:val="1A1C66C0"/>
    <w:rsid w:val="1A332204"/>
    <w:rsid w:val="1A3A7A37"/>
    <w:rsid w:val="1A42393B"/>
    <w:rsid w:val="1A5805CB"/>
    <w:rsid w:val="1A6A093D"/>
    <w:rsid w:val="1A6E76E0"/>
    <w:rsid w:val="1AA2056A"/>
    <w:rsid w:val="1AAD45DE"/>
    <w:rsid w:val="1ABF1CEA"/>
    <w:rsid w:val="1ACA52C2"/>
    <w:rsid w:val="1AEA7D1C"/>
    <w:rsid w:val="1B046F80"/>
    <w:rsid w:val="1B2129A5"/>
    <w:rsid w:val="1B276903"/>
    <w:rsid w:val="1B3267B5"/>
    <w:rsid w:val="1B3A1167"/>
    <w:rsid w:val="1B40161D"/>
    <w:rsid w:val="1B441859"/>
    <w:rsid w:val="1B656530"/>
    <w:rsid w:val="1B6606B1"/>
    <w:rsid w:val="1B7E73D4"/>
    <w:rsid w:val="1B9145C8"/>
    <w:rsid w:val="1BAA2405"/>
    <w:rsid w:val="1BBE1A25"/>
    <w:rsid w:val="1BBF631B"/>
    <w:rsid w:val="1BD279BA"/>
    <w:rsid w:val="1BE77B2D"/>
    <w:rsid w:val="1BFF3BC0"/>
    <w:rsid w:val="1C03457D"/>
    <w:rsid w:val="1C0E62C2"/>
    <w:rsid w:val="1C1564FF"/>
    <w:rsid w:val="1C1C0473"/>
    <w:rsid w:val="1C1D316C"/>
    <w:rsid w:val="1C2B1E6F"/>
    <w:rsid w:val="1C2C4390"/>
    <w:rsid w:val="1C3B7F6F"/>
    <w:rsid w:val="1C4F3C55"/>
    <w:rsid w:val="1C596C3B"/>
    <w:rsid w:val="1C5E7925"/>
    <w:rsid w:val="1C6565C4"/>
    <w:rsid w:val="1C6976FE"/>
    <w:rsid w:val="1C8476DA"/>
    <w:rsid w:val="1C8E5EAC"/>
    <w:rsid w:val="1CAA084E"/>
    <w:rsid w:val="1CB47291"/>
    <w:rsid w:val="1CBA063C"/>
    <w:rsid w:val="1CF02FFF"/>
    <w:rsid w:val="1CFD070F"/>
    <w:rsid w:val="1CFD1EE0"/>
    <w:rsid w:val="1D0536E9"/>
    <w:rsid w:val="1D060087"/>
    <w:rsid w:val="1D181B85"/>
    <w:rsid w:val="1D495340"/>
    <w:rsid w:val="1D503214"/>
    <w:rsid w:val="1D5F6196"/>
    <w:rsid w:val="1D6132A5"/>
    <w:rsid w:val="1D78783C"/>
    <w:rsid w:val="1D8027D0"/>
    <w:rsid w:val="1D8E56D5"/>
    <w:rsid w:val="1DB035DA"/>
    <w:rsid w:val="1DB45D52"/>
    <w:rsid w:val="1DBA65CD"/>
    <w:rsid w:val="1DC16D3E"/>
    <w:rsid w:val="1DC476BA"/>
    <w:rsid w:val="1DD27F86"/>
    <w:rsid w:val="1DD55E67"/>
    <w:rsid w:val="1E1309BC"/>
    <w:rsid w:val="1E141773"/>
    <w:rsid w:val="1E262153"/>
    <w:rsid w:val="1E267B4F"/>
    <w:rsid w:val="1E275D1A"/>
    <w:rsid w:val="1E297DA6"/>
    <w:rsid w:val="1E324D8B"/>
    <w:rsid w:val="1E4075E6"/>
    <w:rsid w:val="1E4B06F4"/>
    <w:rsid w:val="1E4C462E"/>
    <w:rsid w:val="1E66124A"/>
    <w:rsid w:val="1E7A43DA"/>
    <w:rsid w:val="1E893774"/>
    <w:rsid w:val="1E936B80"/>
    <w:rsid w:val="1E947760"/>
    <w:rsid w:val="1EA156DA"/>
    <w:rsid w:val="1EA90721"/>
    <w:rsid w:val="1EBE48AA"/>
    <w:rsid w:val="1EEB3171"/>
    <w:rsid w:val="1EEE6E95"/>
    <w:rsid w:val="1F263F5D"/>
    <w:rsid w:val="1F3D1A42"/>
    <w:rsid w:val="1F5A1980"/>
    <w:rsid w:val="1F610878"/>
    <w:rsid w:val="1F6418E0"/>
    <w:rsid w:val="1F6B2C3C"/>
    <w:rsid w:val="1F7312F5"/>
    <w:rsid w:val="1F9E2816"/>
    <w:rsid w:val="1FCE7184"/>
    <w:rsid w:val="1FD3414D"/>
    <w:rsid w:val="1FE7539E"/>
    <w:rsid w:val="1FFA5046"/>
    <w:rsid w:val="1FFF68FF"/>
    <w:rsid w:val="20016901"/>
    <w:rsid w:val="203E231C"/>
    <w:rsid w:val="20464FD6"/>
    <w:rsid w:val="20477F9E"/>
    <w:rsid w:val="20663D1E"/>
    <w:rsid w:val="20671BE0"/>
    <w:rsid w:val="206945D6"/>
    <w:rsid w:val="20704FFD"/>
    <w:rsid w:val="2090699D"/>
    <w:rsid w:val="20963CB8"/>
    <w:rsid w:val="20A81A1B"/>
    <w:rsid w:val="20AC4ABE"/>
    <w:rsid w:val="20B07FB6"/>
    <w:rsid w:val="20B646FB"/>
    <w:rsid w:val="20B949EF"/>
    <w:rsid w:val="20DA1129"/>
    <w:rsid w:val="20FB3892"/>
    <w:rsid w:val="20FE0166"/>
    <w:rsid w:val="210C2ACF"/>
    <w:rsid w:val="21320246"/>
    <w:rsid w:val="213B74B1"/>
    <w:rsid w:val="21571C89"/>
    <w:rsid w:val="215A2310"/>
    <w:rsid w:val="217608C5"/>
    <w:rsid w:val="217D0686"/>
    <w:rsid w:val="21A458A0"/>
    <w:rsid w:val="21CB010D"/>
    <w:rsid w:val="21DE318A"/>
    <w:rsid w:val="21DF7DDE"/>
    <w:rsid w:val="21EF5B80"/>
    <w:rsid w:val="21F20BF7"/>
    <w:rsid w:val="21F47543"/>
    <w:rsid w:val="21FE351C"/>
    <w:rsid w:val="22015C5D"/>
    <w:rsid w:val="22030FE8"/>
    <w:rsid w:val="220E5B47"/>
    <w:rsid w:val="221E40A4"/>
    <w:rsid w:val="22286BE8"/>
    <w:rsid w:val="22321891"/>
    <w:rsid w:val="22482CDD"/>
    <w:rsid w:val="22576990"/>
    <w:rsid w:val="22583CE9"/>
    <w:rsid w:val="22827207"/>
    <w:rsid w:val="22964D33"/>
    <w:rsid w:val="229E0382"/>
    <w:rsid w:val="22A01975"/>
    <w:rsid w:val="22A034C3"/>
    <w:rsid w:val="22A53EBB"/>
    <w:rsid w:val="22BA6D8E"/>
    <w:rsid w:val="22EB2937"/>
    <w:rsid w:val="22F47480"/>
    <w:rsid w:val="23194BB1"/>
    <w:rsid w:val="231D24E3"/>
    <w:rsid w:val="2320080E"/>
    <w:rsid w:val="23314077"/>
    <w:rsid w:val="233550F9"/>
    <w:rsid w:val="235029CC"/>
    <w:rsid w:val="23526D33"/>
    <w:rsid w:val="23546D55"/>
    <w:rsid w:val="238D4B64"/>
    <w:rsid w:val="23B22E8A"/>
    <w:rsid w:val="23BC08A8"/>
    <w:rsid w:val="23C548E9"/>
    <w:rsid w:val="23DE1C48"/>
    <w:rsid w:val="23E7405F"/>
    <w:rsid w:val="240210CD"/>
    <w:rsid w:val="24320EE1"/>
    <w:rsid w:val="24326A69"/>
    <w:rsid w:val="24614731"/>
    <w:rsid w:val="24673EC5"/>
    <w:rsid w:val="246F2BA0"/>
    <w:rsid w:val="24967E30"/>
    <w:rsid w:val="249F7694"/>
    <w:rsid w:val="24A4367C"/>
    <w:rsid w:val="24B46733"/>
    <w:rsid w:val="24BF09F7"/>
    <w:rsid w:val="24D54149"/>
    <w:rsid w:val="24DC3F73"/>
    <w:rsid w:val="24FE61C7"/>
    <w:rsid w:val="25020AD7"/>
    <w:rsid w:val="25084F27"/>
    <w:rsid w:val="252D53FE"/>
    <w:rsid w:val="253100E4"/>
    <w:rsid w:val="253D487F"/>
    <w:rsid w:val="254225C0"/>
    <w:rsid w:val="25425C27"/>
    <w:rsid w:val="25504294"/>
    <w:rsid w:val="25562283"/>
    <w:rsid w:val="25681639"/>
    <w:rsid w:val="256E14E4"/>
    <w:rsid w:val="257760D2"/>
    <w:rsid w:val="257A30D7"/>
    <w:rsid w:val="257C6868"/>
    <w:rsid w:val="25940374"/>
    <w:rsid w:val="25D7235C"/>
    <w:rsid w:val="25EC2D81"/>
    <w:rsid w:val="25EE1521"/>
    <w:rsid w:val="260E7FC9"/>
    <w:rsid w:val="26141C75"/>
    <w:rsid w:val="264D6D44"/>
    <w:rsid w:val="265320D1"/>
    <w:rsid w:val="26582CEE"/>
    <w:rsid w:val="265C3BF9"/>
    <w:rsid w:val="266F6FC4"/>
    <w:rsid w:val="267442D0"/>
    <w:rsid w:val="268F4037"/>
    <w:rsid w:val="269E038C"/>
    <w:rsid w:val="26C72D95"/>
    <w:rsid w:val="26E1291B"/>
    <w:rsid w:val="26EE76EF"/>
    <w:rsid w:val="27367ED8"/>
    <w:rsid w:val="277057A2"/>
    <w:rsid w:val="277D341D"/>
    <w:rsid w:val="27821D10"/>
    <w:rsid w:val="27864E7E"/>
    <w:rsid w:val="27911DD6"/>
    <w:rsid w:val="27AF1CAD"/>
    <w:rsid w:val="27D30C10"/>
    <w:rsid w:val="27DB1BF0"/>
    <w:rsid w:val="28035FB0"/>
    <w:rsid w:val="28321D4D"/>
    <w:rsid w:val="283A4377"/>
    <w:rsid w:val="283A6C36"/>
    <w:rsid w:val="283D1B68"/>
    <w:rsid w:val="285539A9"/>
    <w:rsid w:val="285B78BC"/>
    <w:rsid w:val="28602E46"/>
    <w:rsid w:val="287E08AB"/>
    <w:rsid w:val="289A6D76"/>
    <w:rsid w:val="28B57585"/>
    <w:rsid w:val="28BA358B"/>
    <w:rsid w:val="28CE49C0"/>
    <w:rsid w:val="28E10BDF"/>
    <w:rsid w:val="28ED7CFB"/>
    <w:rsid w:val="28F214DC"/>
    <w:rsid w:val="2914053D"/>
    <w:rsid w:val="29206EB8"/>
    <w:rsid w:val="2945385E"/>
    <w:rsid w:val="29595666"/>
    <w:rsid w:val="296216F1"/>
    <w:rsid w:val="296323DA"/>
    <w:rsid w:val="29802051"/>
    <w:rsid w:val="29874881"/>
    <w:rsid w:val="29890093"/>
    <w:rsid w:val="29970F77"/>
    <w:rsid w:val="29BC4CD6"/>
    <w:rsid w:val="29BF351B"/>
    <w:rsid w:val="29D1194A"/>
    <w:rsid w:val="29D43713"/>
    <w:rsid w:val="29E325E0"/>
    <w:rsid w:val="29EA6ECD"/>
    <w:rsid w:val="29FA302E"/>
    <w:rsid w:val="29FC3C87"/>
    <w:rsid w:val="29FF050B"/>
    <w:rsid w:val="2A081E07"/>
    <w:rsid w:val="2A452503"/>
    <w:rsid w:val="2A681EED"/>
    <w:rsid w:val="2A6D412A"/>
    <w:rsid w:val="2A8521A1"/>
    <w:rsid w:val="2AD4092C"/>
    <w:rsid w:val="2AE9366F"/>
    <w:rsid w:val="2AF741A7"/>
    <w:rsid w:val="2B1A2428"/>
    <w:rsid w:val="2B1A3020"/>
    <w:rsid w:val="2B2112AA"/>
    <w:rsid w:val="2B2838DB"/>
    <w:rsid w:val="2B774B72"/>
    <w:rsid w:val="2B840DD6"/>
    <w:rsid w:val="2B8A2564"/>
    <w:rsid w:val="2B9350CF"/>
    <w:rsid w:val="2BA936A8"/>
    <w:rsid w:val="2BB86A69"/>
    <w:rsid w:val="2BC61906"/>
    <w:rsid w:val="2BC94BF8"/>
    <w:rsid w:val="2BD63337"/>
    <w:rsid w:val="2BEB3766"/>
    <w:rsid w:val="2C14652C"/>
    <w:rsid w:val="2C315A5A"/>
    <w:rsid w:val="2C3F0EDD"/>
    <w:rsid w:val="2C424529"/>
    <w:rsid w:val="2C4B1C25"/>
    <w:rsid w:val="2C500C98"/>
    <w:rsid w:val="2C7D2835"/>
    <w:rsid w:val="2C877F54"/>
    <w:rsid w:val="2C8D1B9F"/>
    <w:rsid w:val="2CB42998"/>
    <w:rsid w:val="2CC30472"/>
    <w:rsid w:val="2CE5579C"/>
    <w:rsid w:val="2CE96033"/>
    <w:rsid w:val="2D031FF3"/>
    <w:rsid w:val="2D1F53D0"/>
    <w:rsid w:val="2D207414"/>
    <w:rsid w:val="2D23435A"/>
    <w:rsid w:val="2D633B20"/>
    <w:rsid w:val="2D6F26E5"/>
    <w:rsid w:val="2D754838"/>
    <w:rsid w:val="2D847EBD"/>
    <w:rsid w:val="2D9815E5"/>
    <w:rsid w:val="2D9E56F5"/>
    <w:rsid w:val="2DA81EFD"/>
    <w:rsid w:val="2DBE271B"/>
    <w:rsid w:val="2DC87F69"/>
    <w:rsid w:val="2DE77BBE"/>
    <w:rsid w:val="2DF9330D"/>
    <w:rsid w:val="2DFB0DD2"/>
    <w:rsid w:val="2E0D3D9E"/>
    <w:rsid w:val="2E1702CE"/>
    <w:rsid w:val="2E342DDB"/>
    <w:rsid w:val="2E3D144C"/>
    <w:rsid w:val="2E5B042B"/>
    <w:rsid w:val="2E5F1724"/>
    <w:rsid w:val="2E644DB6"/>
    <w:rsid w:val="2E667F96"/>
    <w:rsid w:val="2E7555A0"/>
    <w:rsid w:val="2E806ECD"/>
    <w:rsid w:val="2E8226AB"/>
    <w:rsid w:val="2E873F64"/>
    <w:rsid w:val="2E9313D5"/>
    <w:rsid w:val="2E94286A"/>
    <w:rsid w:val="2EAE4DCA"/>
    <w:rsid w:val="2EB678C6"/>
    <w:rsid w:val="2ECE605F"/>
    <w:rsid w:val="2EF945C5"/>
    <w:rsid w:val="2F081A5A"/>
    <w:rsid w:val="2F086209"/>
    <w:rsid w:val="2F106B60"/>
    <w:rsid w:val="2F261EE0"/>
    <w:rsid w:val="2F2C13CD"/>
    <w:rsid w:val="2F313E39"/>
    <w:rsid w:val="2F3C649A"/>
    <w:rsid w:val="2F407845"/>
    <w:rsid w:val="2F63132B"/>
    <w:rsid w:val="2F6C5A0F"/>
    <w:rsid w:val="2F8B3E93"/>
    <w:rsid w:val="2F921632"/>
    <w:rsid w:val="2FAB6060"/>
    <w:rsid w:val="2FBB0336"/>
    <w:rsid w:val="2FD065E6"/>
    <w:rsid w:val="2FD96870"/>
    <w:rsid w:val="2FF35BF2"/>
    <w:rsid w:val="30126F2B"/>
    <w:rsid w:val="30243674"/>
    <w:rsid w:val="30365831"/>
    <w:rsid w:val="304C6368"/>
    <w:rsid w:val="30580BC9"/>
    <w:rsid w:val="306A4AA8"/>
    <w:rsid w:val="306D75EF"/>
    <w:rsid w:val="308E41E1"/>
    <w:rsid w:val="30A10036"/>
    <w:rsid w:val="30A27EF6"/>
    <w:rsid w:val="30C544BE"/>
    <w:rsid w:val="30CD2F5B"/>
    <w:rsid w:val="30D85689"/>
    <w:rsid w:val="30E35408"/>
    <w:rsid w:val="31147186"/>
    <w:rsid w:val="3118459C"/>
    <w:rsid w:val="311E2ED7"/>
    <w:rsid w:val="314E45D3"/>
    <w:rsid w:val="315619EE"/>
    <w:rsid w:val="315C449C"/>
    <w:rsid w:val="3178118B"/>
    <w:rsid w:val="318E00B9"/>
    <w:rsid w:val="31992EB9"/>
    <w:rsid w:val="31A0296C"/>
    <w:rsid w:val="31B634B9"/>
    <w:rsid w:val="31B82709"/>
    <w:rsid w:val="31CE1519"/>
    <w:rsid w:val="31D05482"/>
    <w:rsid w:val="32096215"/>
    <w:rsid w:val="320F6ADD"/>
    <w:rsid w:val="32400B34"/>
    <w:rsid w:val="3253646E"/>
    <w:rsid w:val="325C47C0"/>
    <w:rsid w:val="325E08C0"/>
    <w:rsid w:val="328D076A"/>
    <w:rsid w:val="32916DE8"/>
    <w:rsid w:val="329E6876"/>
    <w:rsid w:val="32AE5137"/>
    <w:rsid w:val="32BB7F72"/>
    <w:rsid w:val="32E52EE8"/>
    <w:rsid w:val="32F01183"/>
    <w:rsid w:val="32FA671E"/>
    <w:rsid w:val="32FE3257"/>
    <w:rsid w:val="331456EA"/>
    <w:rsid w:val="333015F2"/>
    <w:rsid w:val="33357ABD"/>
    <w:rsid w:val="33396370"/>
    <w:rsid w:val="333A147A"/>
    <w:rsid w:val="334B6320"/>
    <w:rsid w:val="337B0E24"/>
    <w:rsid w:val="338D3BB2"/>
    <w:rsid w:val="339064C2"/>
    <w:rsid w:val="3392317E"/>
    <w:rsid w:val="33A2351F"/>
    <w:rsid w:val="33CA1E80"/>
    <w:rsid w:val="33CB6825"/>
    <w:rsid w:val="33D934D4"/>
    <w:rsid w:val="33FE2F6A"/>
    <w:rsid w:val="340E07E5"/>
    <w:rsid w:val="34235BF7"/>
    <w:rsid w:val="349516DF"/>
    <w:rsid w:val="34AA3188"/>
    <w:rsid w:val="34B005CF"/>
    <w:rsid w:val="34BB3158"/>
    <w:rsid w:val="34C04B68"/>
    <w:rsid w:val="34F12F90"/>
    <w:rsid w:val="3506450A"/>
    <w:rsid w:val="353033DE"/>
    <w:rsid w:val="35457576"/>
    <w:rsid w:val="354621FD"/>
    <w:rsid w:val="35536328"/>
    <w:rsid w:val="355466B0"/>
    <w:rsid w:val="355A43B6"/>
    <w:rsid w:val="357034B5"/>
    <w:rsid w:val="357055D9"/>
    <w:rsid w:val="358C5FA8"/>
    <w:rsid w:val="358D1137"/>
    <w:rsid w:val="359B45F6"/>
    <w:rsid w:val="359D3E62"/>
    <w:rsid w:val="35C15DF1"/>
    <w:rsid w:val="35C40D2E"/>
    <w:rsid w:val="35D040B4"/>
    <w:rsid w:val="35E376C2"/>
    <w:rsid w:val="35ED353D"/>
    <w:rsid w:val="35F100DA"/>
    <w:rsid w:val="35F71402"/>
    <w:rsid w:val="36074A7F"/>
    <w:rsid w:val="36393040"/>
    <w:rsid w:val="36482E9F"/>
    <w:rsid w:val="365732C7"/>
    <w:rsid w:val="36755E1F"/>
    <w:rsid w:val="367D1357"/>
    <w:rsid w:val="3691522A"/>
    <w:rsid w:val="36923549"/>
    <w:rsid w:val="36A773A0"/>
    <w:rsid w:val="36AE28DB"/>
    <w:rsid w:val="36B75FBF"/>
    <w:rsid w:val="36B77F6C"/>
    <w:rsid w:val="36BD0C45"/>
    <w:rsid w:val="36CB187B"/>
    <w:rsid w:val="36D65743"/>
    <w:rsid w:val="36DF55CD"/>
    <w:rsid w:val="36F5640D"/>
    <w:rsid w:val="371719DA"/>
    <w:rsid w:val="371E4B81"/>
    <w:rsid w:val="373B7C51"/>
    <w:rsid w:val="37482601"/>
    <w:rsid w:val="37A671DE"/>
    <w:rsid w:val="37A77F8A"/>
    <w:rsid w:val="37BF2F5F"/>
    <w:rsid w:val="37DD522F"/>
    <w:rsid w:val="37E00298"/>
    <w:rsid w:val="37F118FE"/>
    <w:rsid w:val="381F5F2B"/>
    <w:rsid w:val="384229DF"/>
    <w:rsid w:val="384F24A7"/>
    <w:rsid w:val="385842C5"/>
    <w:rsid w:val="386831F1"/>
    <w:rsid w:val="386C5BE0"/>
    <w:rsid w:val="386D5F03"/>
    <w:rsid w:val="388B736E"/>
    <w:rsid w:val="3890025F"/>
    <w:rsid w:val="389246A4"/>
    <w:rsid w:val="38984C9C"/>
    <w:rsid w:val="38B302F9"/>
    <w:rsid w:val="38C05153"/>
    <w:rsid w:val="38F12CD3"/>
    <w:rsid w:val="38F8624E"/>
    <w:rsid w:val="38F94775"/>
    <w:rsid w:val="38FE4B85"/>
    <w:rsid w:val="392971ED"/>
    <w:rsid w:val="39325651"/>
    <w:rsid w:val="393366C6"/>
    <w:rsid w:val="39380B87"/>
    <w:rsid w:val="3949236A"/>
    <w:rsid w:val="398E3921"/>
    <w:rsid w:val="39B50067"/>
    <w:rsid w:val="3A0177D1"/>
    <w:rsid w:val="3A022251"/>
    <w:rsid w:val="3A48128E"/>
    <w:rsid w:val="3A5169AB"/>
    <w:rsid w:val="3A6675F9"/>
    <w:rsid w:val="3A872856"/>
    <w:rsid w:val="3A9C4A24"/>
    <w:rsid w:val="3AC47C16"/>
    <w:rsid w:val="3AE16F51"/>
    <w:rsid w:val="3AE25788"/>
    <w:rsid w:val="3AE25C84"/>
    <w:rsid w:val="3AE710BD"/>
    <w:rsid w:val="3AE74C19"/>
    <w:rsid w:val="3AFD3DD1"/>
    <w:rsid w:val="3B211535"/>
    <w:rsid w:val="3B280572"/>
    <w:rsid w:val="3B3763D1"/>
    <w:rsid w:val="3B51730E"/>
    <w:rsid w:val="3B6D07E1"/>
    <w:rsid w:val="3B7A79A7"/>
    <w:rsid w:val="3B7B32AA"/>
    <w:rsid w:val="3B887419"/>
    <w:rsid w:val="3B8F291D"/>
    <w:rsid w:val="3B98658B"/>
    <w:rsid w:val="3BB05953"/>
    <w:rsid w:val="3BD34118"/>
    <w:rsid w:val="3BDF744E"/>
    <w:rsid w:val="3BE57029"/>
    <w:rsid w:val="3BEB24E7"/>
    <w:rsid w:val="3C0A5DEE"/>
    <w:rsid w:val="3C0D45B1"/>
    <w:rsid w:val="3C157564"/>
    <w:rsid w:val="3C2F6E1E"/>
    <w:rsid w:val="3C343E00"/>
    <w:rsid w:val="3C3A297C"/>
    <w:rsid w:val="3C3D0A80"/>
    <w:rsid w:val="3C3F3393"/>
    <w:rsid w:val="3C4F64BA"/>
    <w:rsid w:val="3C7B664A"/>
    <w:rsid w:val="3CAF1289"/>
    <w:rsid w:val="3CBA010B"/>
    <w:rsid w:val="3CCC0076"/>
    <w:rsid w:val="3CD11880"/>
    <w:rsid w:val="3CDA245A"/>
    <w:rsid w:val="3D0C5BF5"/>
    <w:rsid w:val="3D1E06B7"/>
    <w:rsid w:val="3D5F79CB"/>
    <w:rsid w:val="3D7311A0"/>
    <w:rsid w:val="3D737EA2"/>
    <w:rsid w:val="3D8E497A"/>
    <w:rsid w:val="3DA4051A"/>
    <w:rsid w:val="3DAF3BB7"/>
    <w:rsid w:val="3DB12565"/>
    <w:rsid w:val="3DCD5C9A"/>
    <w:rsid w:val="3DE23DBE"/>
    <w:rsid w:val="3DF633C5"/>
    <w:rsid w:val="3E043D34"/>
    <w:rsid w:val="3E067624"/>
    <w:rsid w:val="3E1D5959"/>
    <w:rsid w:val="3E247114"/>
    <w:rsid w:val="3E2E2B5F"/>
    <w:rsid w:val="3E31190B"/>
    <w:rsid w:val="3E5F3310"/>
    <w:rsid w:val="3E72105D"/>
    <w:rsid w:val="3E935CF5"/>
    <w:rsid w:val="3EA74E42"/>
    <w:rsid w:val="3EAB75FC"/>
    <w:rsid w:val="3EB75130"/>
    <w:rsid w:val="3EC7691B"/>
    <w:rsid w:val="3ED931A7"/>
    <w:rsid w:val="3EDA0523"/>
    <w:rsid w:val="3EE64320"/>
    <w:rsid w:val="3EE6482F"/>
    <w:rsid w:val="3EF0577B"/>
    <w:rsid w:val="3EF67A48"/>
    <w:rsid w:val="3F0044FB"/>
    <w:rsid w:val="3F3F6274"/>
    <w:rsid w:val="3F477774"/>
    <w:rsid w:val="3F613D2E"/>
    <w:rsid w:val="3F666216"/>
    <w:rsid w:val="3F6A19D0"/>
    <w:rsid w:val="3F6A4936"/>
    <w:rsid w:val="3F92472A"/>
    <w:rsid w:val="3FA73385"/>
    <w:rsid w:val="3FA7706D"/>
    <w:rsid w:val="3FAE03FB"/>
    <w:rsid w:val="3FB70231"/>
    <w:rsid w:val="3FC32582"/>
    <w:rsid w:val="3FF04570"/>
    <w:rsid w:val="3FF676AC"/>
    <w:rsid w:val="400E2871"/>
    <w:rsid w:val="40141593"/>
    <w:rsid w:val="40284A1C"/>
    <w:rsid w:val="403F32E2"/>
    <w:rsid w:val="407A6407"/>
    <w:rsid w:val="407D3229"/>
    <w:rsid w:val="409A45F8"/>
    <w:rsid w:val="409E03DB"/>
    <w:rsid w:val="40AE7F87"/>
    <w:rsid w:val="40D84915"/>
    <w:rsid w:val="40FC6F44"/>
    <w:rsid w:val="41321B45"/>
    <w:rsid w:val="414667DF"/>
    <w:rsid w:val="41A02906"/>
    <w:rsid w:val="41A9638B"/>
    <w:rsid w:val="41AE4294"/>
    <w:rsid w:val="41BB5068"/>
    <w:rsid w:val="41BE74C7"/>
    <w:rsid w:val="41C53D76"/>
    <w:rsid w:val="41D015F2"/>
    <w:rsid w:val="41D428E7"/>
    <w:rsid w:val="41F0420C"/>
    <w:rsid w:val="41FA78DD"/>
    <w:rsid w:val="4200449D"/>
    <w:rsid w:val="42021143"/>
    <w:rsid w:val="421A1D78"/>
    <w:rsid w:val="421F0921"/>
    <w:rsid w:val="42300050"/>
    <w:rsid w:val="423A3BCC"/>
    <w:rsid w:val="424E57D2"/>
    <w:rsid w:val="42566D36"/>
    <w:rsid w:val="425F7BCF"/>
    <w:rsid w:val="429E4085"/>
    <w:rsid w:val="42A03BD4"/>
    <w:rsid w:val="42A81083"/>
    <w:rsid w:val="42B26C49"/>
    <w:rsid w:val="42B95685"/>
    <w:rsid w:val="42D521DD"/>
    <w:rsid w:val="42E13C16"/>
    <w:rsid w:val="42FD2195"/>
    <w:rsid w:val="430E3B7E"/>
    <w:rsid w:val="432B5F30"/>
    <w:rsid w:val="4331636C"/>
    <w:rsid w:val="433A6FE6"/>
    <w:rsid w:val="43415CBD"/>
    <w:rsid w:val="43480868"/>
    <w:rsid w:val="434923BA"/>
    <w:rsid w:val="434A04B8"/>
    <w:rsid w:val="4350713C"/>
    <w:rsid w:val="43537411"/>
    <w:rsid w:val="436653E0"/>
    <w:rsid w:val="43A538C3"/>
    <w:rsid w:val="43B45F41"/>
    <w:rsid w:val="43C07E1C"/>
    <w:rsid w:val="43C4431A"/>
    <w:rsid w:val="43D217AA"/>
    <w:rsid w:val="44166038"/>
    <w:rsid w:val="441A2952"/>
    <w:rsid w:val="442B58CE"/>
    <w:rsid w:val="4443280E"/>
    <w:rsid w:val="44544099"/>
    <w:rsid w:val="44603F53"/>
    <w:rsid w:val="44623334"/>
    <w:rsid w:val="4468010D"/>
    <w:rsid w:val="447018A8"/>
    <w:rsid w:val="44732291"/>
    <w:rsid w:val="44850357"/>
    <w:rsid w:val="4488746D"/>
    <w:rsid w:val="44921C4D"/>
    <w:rsid w:val="449D5B5F"/>
    <w:rsid w:val="44A26055"/>
    <w:rsid w:val="44B951CC"/>
    <w:rsid w:val="44BB380A"/>
    <w:rsid w:val="44BE0929"/>
    <w:rsid w:val="44CD14E0"/>
    <w:rsid w:val="44CE5641"/>
    <w:rsid w:val="44E825CA"/>
    <w:rsid w:val="44EC3078"/>
    <w:rsid w:val="44F20B0B"/>
    <w:rsid w:val="450665E4"/>
    <w:rsid w:val="450B3BFA"/>
    <w:rsid w:val="452E5F4C"/>
    <w:rsid w:val="454A606C"/>
    <w:rsid w:val="454A70BE"/>
    <w:rsid w:val="45571BF0"/>
    <w:rsid w:val="455D3486"/>
    <w:rsid w:val="45612018"/>
    <w:rsid w:val="45622B78"/>
    <w:rsid w:val="45631C08"/>
    <w:rsid w:val="456A0921"/>
    <w:rsid w:val="456E2699"/>
    <w:rsid w:val="4571615A"/>
    <w:rsid w:val="4589220C"/>
    <w:rsid w:val="458946E9"/>
    <w:rsid w:val="45A47C0E"/>
    <w:rsid w:val="45A937F8"/>
    <w:rsid w:val="46207591"/>
    <w:rsid w:val="462B7F14"/>
    <w:rsid w:val="46364CA7"/>
    <w:rsid w:val="46503FBA"/>
    <w:rsid w:val="46577FD6"/>
    <w:rsid w:val="465F6F7E"/>
    <w:rsid w:val="468D3E70"/>
    <w:rsid w:val="46B8390E"/>
    <w:rsid w:val="46BF5F64"/>
    <w:rsid w:val="46C640C5"/>
    <w:rsid w:val="46D955A7"/>
    <w:rsid w:val="46DA5D50"/>
    <w:rsid w:val="46E666CD"/>
    <w:rsid w:val="46EE61C9"/>
    <w:rsid w:val="47133957"/>
    <w:rsid w:val="4724046D"/>
    <w:rsid w:val="472D235E"/>
    <w:rsid w:val="473C62ED"/>
    <w:rsid w:val="47631ACB"/>
    <w:rsid w:val="47965B24"/>
    <w:rsid w:val="47A07E0C"/>
    <w:rsid w:val="47F86278"/>
    <w:rsid w:val="47FC5A7C"/>
    <w:rsid w:val="480B4168"/>
    <w:rsid w:val="48190373"/>
    <w:rsid w:val="482A6DA7"/>
    <w:rsid w:val="483E244F"/>
    <w:rsid w:val="484301A1"/>
    <w:rsid w:val="4870272E"/>
    <w:rsid w:val="48B169FB"/>
    <w:rsid w:val="48E00EFA"/>
    <w:rsid w:val="48E13C44"/>
    <w:rsid w:val="48ED19CD"/>
    <w:rsid w:val="48FC2FCF"/>
    <w:rsid w:val="49112836"/>
    <w:rsid w:val="493B0E75"/>
    <w:rsid w:val="494D2D1A"/>
    <w:rsid w:val="4950607F"/>
    <w:rsid w:val="495F6BDC"/>
    <w:rsid w:val="49752E05"/>
    <w:rsid w:val="498E53D1"/>
    <w:rsid w:val="4992463F"/>
    <w:rsid w:val="49DC7715"/>
    <w:rsid w:val="4A023139"/>
    <w:rsid w:val="4A4406EF"/>
    <w:rsid w:val="4A632FEA"/>
    <w:rsid w:val="4A6528AC"/>
    <w:rsid w:val="4A7B576F"/>
    <w:rsid w:val="4A7D57FF"/>
    <w:rsid w:val="4AB622EA"/>
    <w:rsid w:val="4ADE2E23"/>
    <w:rsid w:val="4AF4454F"/>
    <w:rsid w:val="4AF561A9"/>
    <w:rsid w:val="4AF627B9"/>
    <w:rsid w:val="4B0B5CDA"/>
    <w:rsid w:val="4B2B391A"/>
    <w:rsid w:val="4B2F1571"/>
    <w:rsid w:val="4B6D59D2"/>
    <w:rsid w:val="4B7325B5"/>
    <w:rsid w:val="4B855C35"/>
    <w:rsid w:val="4B8636EC"/>
    <w:rsid w:val="4B904E59"/>
    <w:rsid w:val="4BA14CB9"/>
    <w:rsid w:val="4BC0436E"/>
    <w:rsid w:val="4BCB5E91"/>
    <w:rsid w:val="4BD660A4"/>
    <w:rsid w:val="4BFF3667"/>
    <w:rsid w:val="4C16000C"/>
    <w:rsid w:val="4C463CC8"/>
    <w:rsid w:val="4C4A0649"/>
    <w:rsid w:val="4C583907"/>
    <w:rsid w:val="4C584C90"/>
    <w:rsid w:val="4C646D4C"/>
    <w:rsid w:val="4C72455F"/>
    <w:rsid w:val="4C7D6680"/>
    <w:rsid w:val="4C7E5ECA"/>
    <w:rsid w:val="4C84051B"/>
    <w:rsid w:val="4C876AA5"/>
    <w:rsid w:val="4C8B3063"/>
    <w:rsid w:val="4CA40ACF"/>
    <w:rsid w:val="4CBE77A4"/>
    <w:rsid w:val="4CE13C06"/>
    <w:rsid w:val="4CF91855"/>
    <w:rsid w:val="4CFF4044"/>
    <w:rsid w:val="4D0E00FB"/>
    <w:rsid w:val="4D176606"/>
    <w:rsid w:val="4D370F42"/>
    <w:rsid w:val="4D4C611D"/>
    <w:rsid w:val="4D5B55B4"/>
    <w:rsid w:val="4D7C3D27"/>
    <w:rsid w:val="4DE77298"/>
    <w:rsid w:val="4DE80F7C"/>
    <w:rsid w:val="4DE859C5"/>
    <w:rsid w:val="4DEB0689"/>
    <w:rsid w:val="4DEC4FB0"/>
    <w:rsid w:val="4DFA1A5F"/>
    <w:rsid w:val="4E075D8A"/>
    <w:rsid w:val="4E1254DC"/>
    <w:rsid w:val="4E284AA2"/>
    <w:rsid w:val="4E28680F"/>
    <w:rsid w:val="4E486AF0"/>
    <w:rsid w:val="4E630A34"/>
    <w:rsid w:val="4E7A68A5"/>
    <w:rsid w:val="4E9E4226"/>
    <w:rsid w:val="4EA35E51"/>
    <w:rsid w:val="4EC00FAD"/>
    <w:rsid w:val="4EC84679"/>
    <w:rsid w:val="4ED977B4"/>
    <w:rsid w:val="4EDC1543"/>
    <w:rsid w:val="4EE26177"/>
    <w:rsid w:val="4F0040A4"/>
    <w:rsid w:val="4F0F7955"/>
    <w:rsid w:val="4F404E22"/>
    <w:rsid w:val="4F4A0727"/>
    <w:rsid w:val="4F515B01"/>
    <w:rsid w:val="4F530677"/>
    <w:rsid w:val="4F561DE1"/>
    <w:rsid w:val="4F5643E6"/>
    <w:rsid w:val="4F7505EE"/>
    <w:rsid w:val="4F75662D"/>
    <w:rsid w:val="4F764104"/>
    <w:rsid w:val="4F8D62EE"/>
    <w:rsid w:val="4F9843DC"/>
    <w:rsid w:val="4FC51023"/>
    <w:rsid w:val="4FC62A8C"/>
    <w:rsid w:val="4FE20F0D"/>
    <w:rsid w:val="4FE51552"/>
    <w:rsid w:val="4FF01761"/>
    <w:rsid w:val="502C5E87"/>
    <w:rsid w:val="503B36ED"/>
    <w:rsid w:val="50504C4B"/>
    <w:rsid w:val="505268C0"/>
    <w:rsid w:val="505C6EC4"/>
    <w:rsid w:val="50612555"/>
    <w:rsid w:val="509B22D6"/>
    <w:rsid w:val="509C6E7C"/>
    <w:rsid w:val="50B11AF9"/>
    <w:rsid w:val="50C72F5B"/>
    <w:rsid w:val="50DE7CD3"/>
    <w:rsid w:val="5129279E"/>
    <w:rsid w:val="51315F87"/>
    <w:rsid w:val="514C66FB"/>
    <w:rsid w:val="515C67D5"/>
    <w:rsid w:val="515C68A8"/>
    <w:rsid w:val="5162104E"/>
    <w:rsid w:val="51623EBA"/>
    <w:rsid w:val="5164248A"/>
    <w:rsid w:val="516E7713"/>
    <w:rsid w:val="51904AC1"/>
    <w:rsid w:val="519C3DC0"/>
    <w:rsid w:val="51AD181F"/>
    <w:rsid w:val="51BF4374"/>
    <w:rsid w:val="51C07605"/>
    <w:rsid w:val="51C47914"/>
    <w:rsid w:val="51E63A25"/>
    <w:rsid w:val="520855CF"/>
    <w:rsid w:val="520E5D83"/>
    <w:rsid w:val="52102E35"/>
    <w:rsid w:val="52115AB6"/>
    <w:rsid w:val="521E4AD3"/>
    <w:rsid w:val="523E7A67"/>
    <w:rsid w:val="52410F0F"/>
    <w:rsid w:val="524622A3"/>
    <w:rsid w:val="52587A10"/>
    <w:rsid w:val="526D3CDE"/>
    <w:rsid w:val="52A01E26"/>
    <w:rsid w:val="52A27711"/>
    <w:rsid w:val="52A34D5B"/>
    <w:rsid w:val="52E57999"/>
    <w:rsid w:val="53002D67"/>
    <w:rsid w:val="53543361"/>
    <w:rsid w:val="539B083F"/>
    <w:rsid w:val="53A039CC"/>
    <w:rsid w:val="53A1505A"/>
    <w:rsid w:val="53A41896"/>
    <w:rsid w:val="53B71007"/>
    <w:rsid w:val="53FD4303"/>
    <w:rsid w:val="54063E08"/>
    <w:rsid w:val="540938D3"/>
    <w:rsid w:val="540E1011"/>
    <w:rsid w:val="54284FD5"/>
    <w:rsid w:val="5430131B"/>
    <w:rsid w:val="543437E8"/>
    <w:rsid w:val="543A5231"/>
    <w:rsid w:val="545B6DCA"/>
    <w:rsid w:val="54670349"/>
    <w:rsid w:val="54742367"/>
    <w:rsid w:val="5495130F"/>
    <w:rsid w:val="549E2395"/>
    <w:rsid w:val="54CC252E"/>
    <w:rsid w:val="54D216DB"/>
    <w:rsid w:val="54E010F5"/>
    <w:rsid w:val="54E40C89"/>
    <w:rsid w:val="54F73313"/>
    <w:rsid w:val="54F80955"/>
    <w:rsid w:val="550223C7"/>
    <w:rsid w:val="55086C06"/>
    <w:rsid w:val="550C40AF"/>
    <w:rsid w:val="552F361F"/>
    <w:rsid w:val="554F1EC1"/>
    <w:rsid w:val="555170A7"/>
    <w:rsid w:val="555B1BFF"/>
    <w:rsid w:val="55781588"/>
    <w:rsid w:val="5587536D"/>
    <w:rsid w:val="558D41B7"/>
    <w:rsid w:val="559B174B"/>
    <w:rsid w:val="559C4734"/>
    <w:rsid w:val="55A21A11"/>
    <w:rsid w:val="55B26560"/>
    <w:rsid w:val="55CE0CF4"/>
    <w:rsid w:val="55D4454B"/>
    <w:rsid w:val="55D53642"/>
    <w:rsid w:val="56885E9F"/>
    <w:rsid w:val="56B22A9C"/>
    <w:rsid w:val="56CE26CA"/>
    <w:rsid w:val="56CE35E9"/>
    <w:rsid w:val="56DF60EC"/>
    <w:rsid w:val="56E7105D"/>
    <w:rsid w:val="573630AD"/>
    <w:rsid w:val="573B241C"/>
    <w:rsid w:val="575F2FE2"/>
    <w:rsid w:val="57653165"/>
    <w:rsid w:val="576C6C89"/>
    <w:rsid w:val="5785157A"/>
    <w:rsid w:val="57A2219C"/>
    <w:rsid w:val="57A80092"/>
    <w:rsid w:val="57B343A9"/>
    <w:rsid w:val="57B72A76"/>
    <w:rsid w:val="57BE6D79"/>
    <w:rsid w:val="57C3426C"/>
    <w:rsid w:val="57CD0784"/>
    <w:rsid w:val="57CE1F93"/>
    <w:rsid w:val="57DD4F82"/>
    <w:rsid w:val="580C501E"/>
    <w:rsid w:val="58153B2A"/>
    <w:rsid w:val="583B5C06"/>
    <w:rsid w:val="5856752F"/>
    <w:rsid w:val="586E69F7"/>
    <w:rsid w:val="58735B40"/>
    <w:rsid w:val="588743D1"/>
    <w:rsid w:val="5887701A"/>
    <w:rsid w:val="58907DC4"/>
    <w:rsid w:val="58922210"/>
    <w:rsid w:val="58977827"/>
    <w:rsid w:val="58A74A85"/>
    <w:rsid w:val="58BC781C"/>
    <w:rsid w:val="58D520FD"/>
    <w:rsid w:val="58E0463A"/>
    <w:rsid w:val="58E90757"/>
    <w:rsid w:val="592667AB"/>
    <w:rsid w:val="5991759B"/>
    <w:rsid w:val="59A84E60"/>
    <w:rsid w:val="59AD4127"/>
    <w:rsid w:val="59BD32BD"/>
    <w:rsid w:val="59C0439F"/>
    <w:rsid w:val="59C34474"/>
    <w:rsid w:val="59C642EB"/>
    <w:rsid w:val="59DB0C85"/>
    <w:rsid w:val="59DD306C"/>
    <w:rsid w:val="59E37A7C"/>
    <w:rsid w:val="59F22AB6"/>
    <w:rsid w:val="59FB3AF0"/>
    <w:rsid w:val="5A060530"/>
    <w:rsid w:val="5A11365C"/>
    <w:rsid w:val="5A1913E1"/>
    <w:rsid w:val="5A2447F3"/>
    <w:rsid w:val="5A4F613E"/>
    <w:rsid w:val="5A663955"/>
    <w:rsid w:val="5A7864E8"/>
    <w:rsid w:val="5A9129AF"/>
    <w:rsid w:val="5A947D95"/>
    <w:rsid w:val="5A9559F4"/>
    <w:rsid w:val="5A9D44A5"/>
    <w:rsid w:val="5AB20948"/>
    <w:rsid w:val="5ABE2233"/>
    <w:rsid w:val="5AC243EA"/>
    <w:rsid w:val="5AD61CF5"/>
    <w:rsid w:val="5ADE3834"/>
    <w:rsid w:val="5AE22828"/>
    <w:rsid w:val="5B25794B"/>
    <w:rsid w:val="5B4440D6"/>
    <w:rsid w:val="5B4672E2"/>
    <w:rsid w:val="5B5813E2"/>
    <w:rsid w:val="5B615967"/>
    <w:rsid w:val="5B6620BB"/>
    <w:rsid w:val="5B6A2AE2"/>
    <w:rsid w:val="5B945218"/>
    <w:rsid w:val="5BA638AE"/>
    <w:rsid w:val="5BC24619"/>
    <w:rsid w:val="5BC67F63"/>
    <w:rsid w:val="5BD5460E"/>
    <w:rsid w:val="5BDF5D95"/>
    <w:rsid w:val="5BF671C8"/>
    <w:rsid w:val="5BFE7528"/>
    <w:rsid w:val="5C293E84"/>
    <w:rsid w:val="5C2D668E"/>
    <w:rsid w:val="5C3F2D39"/>
    <w:rsid w:val="5C6C0FCA"/>
    <w:rsid w:val="5C6C42BA"/>
    <w:rsid w:val="5C731E94"/>
    <w:rsid w:val="5C896DDC"/>
    <w:rsid w:val="5C9643DA"/>
    <w:rsid w:val="5CA6077B"/>
    <w:rsid w:val="5CAF2C65"/>
    <w:rsid w:val="5CBC4B19"/>
    <w:rsid w:val="5CD955C0"/>
    <w:rsid w:val="5CE362AF"/>
    <w:rsid w:val="5CF14BBB"/>
    <w:rsid w:val="5CF73468"/>
    <w:rsid w:val="5D1302A3"/>
    <w:rsid w:val="5D3E3727"/>
    <w:rsid w:val="5D6C53C6"/>
    <w:rsid w:val="5D880AFA"/>
    <w:rsid w:val="5D935F61"/>
    <w:rsid w:val="5DC6470A"/>
    <w:rsid w:val="5DCF1811"/>
    <w:rsid w:val="5DD67971"/>
    <w:rsid w:val="5E2031EE"/>
    <w:rsid w:val="5E2467F1"/>
    <w:rsid w:val="5E2E19DF"/>
    <w:rsid w:val="5E3E6996"/>
    <w:rsid w:val="5E617E64"/>
    <w:rsid w:val="5EAB36C7"/>
    <w:rsid w:val="5EBE53E1"/>
    <w:rsid w:val="5ECE06F5"/>
    <w:rsid w:val="5ED51273"/>
    <w:rsid w:val="5ED6097D"/>
    <w:rsid w:val="5EDD6F33"/>
    <w:rsid w:val="5EDF7B7C"/>
    <w:rsid w:val="5F1A2B43"/>
    <w:rsid w:val="5F3B53A7"/>
    <w:rsid w:val="5F496B85"/>
    <w:rsid w:val="5F744DB7"/>
    <w:rsid w:val="5F932AFE"/>
    <w:rsid w:val="5F932D79"/>
    <w:rsid w:val="5FB300D5"/>
    <w:rsid w:val="5FB53949"/>
    <w:rsid w:val="5FB837BB"/>
    <w:rsid w:val="5FCF49FC"/>
    <w:rsid w:val="5FEC4DBA"/>
    <w:rsid w:val="5FF61A96"/>
    <w:rsid w:val="5FF67C26"/>
    <w:rsid w:val="5FFE43D8"/>
    <w:rsid w:val="6041232F"/>
    <w:rsid w:val="60442B1A"/>
    <w:rsid w:val="604B07BC"/>
    <w:rsid w:val="60573C18"/>
    <w:rsid w:val="605A7135"/>
    <w:rsid w:val="608853C9"/>
    <w:rsid w:val="60960A09"/>
    <w:rsid w:val="60A00B82"/>
    <w:rsid w:val="60C45250"/>
    <w:rsid w:val="60C70BDF"/>
    <w:rsid w:val="60CC405A"/>
    <w:rsid w:val="60D27ADF"/>
    <w:rsid w:val="60E55451"/>
    <w:rsid w:val="610C4D4A"/>
    <w:rsid w:val="61306A6A"/>
    <w:rsid w:val="613E4F02"/>
    <w:rsid w:val="61597B76"/>
    <w:rsid w:val="616042DE"/>
    <w:rsid w:val="616E649D"/>
    <w:rsid w:val="61A52896"/>
    <w:rsid w:val="61B35D14"/>
    <w:rsid w:val="61B64F21"/>
    <w:rsid w:val="61DD2ED8"/>
    <w:rsid w:val="61E138C1"/>
    <w:rsid w:val="61E215D8"/>
    <w:rsid w:val="61E664C3"/>
    <w:rsid w:val="62082DB6"/>
    <w:rsid w:val="621B3775"/>
    <w:rsid w:val="621D7853"/>
    <w:rsid w:val="62364782"/>
    <w:rsid w:val="623840A1"/>
    <w:rsid w:val="623C1611"/>
    <w:rsid w:val="624A2603"/>
    <w:rsid w:val="62556623"/>
    <w:rsid w:val="626A1033"/>
    <w:rsid w:val="6290772F"/>
    <w:rsid w:val="62BC0215"/>
    <w:rsid w:val="62BF235F"/>
    <w:rsid w:val="62D10B95"/>
    <w:rsid w:val="62D8406E"/>
    <w:rsid w:val="62D907A4"/>
    <w:rsid w:val="62D96349"/>
    <w:rsid w:val="62F47005"/>
    <w:rsid w:val="63124B74"/>
    <w:rsid w:val="6340688D"/>
    <w:rsid w:val="635A4BDF"/>
    <w:rsid w:val="635F1EF9"/>
    <w:rsid w:val="636E181F"/>
    <w:rsid w:val="6384069B"/>
    <w:rsid w:val="6394356A"/>
    <w:rsid w:val="63992F96"/>
    <w:rsid w:val="63A97BCB"/>
    <w:rsid w:val="63BB5B44"/>
    <w:rsid w:val="63C61B2C"/>
    <w:rsid w:val="63D40BE9"/>
    <w:rsid w:val="63ED5FDB"/>
    <w:rsid w:val="63F07540"/>
    <w:rsid w:val="63F454E3"/>
    <w:rsid w:val="63FD6ED0"/>
    <w:rsid w:val="64102431"/>
    <w:rsid w:val="642F0182"/>
    <w:rsid w:val="64374192"/>
    <w:rsid w:val="644466D3"/>
    <w:rsid w:val="64450C14"/>
    <w:rsid w:val="645B65B1"/>
    <w:rsid w:val="647B7C8B"/>
    <w:rsid w:val="64A5243A"/>
    <w:rsid w:val="64C7149A"/>
    <w:rsid w:val="64F531DE"/>
    <w:rsid w:val="65373578"/>
    <w:rsid w:val="65386EBE"/>
    <w:rsid w:val="65416891"/>
    <w:rsid w:val="65680DE7"/>
    <w:rsid w:val="657D7DA4"/>
    <w:rsid w:val="657F58CB"/>
    <w:rsid w:val="6586794B"/>
    <w:rsid w:val="65982BDD"/>
    <w:rsid w:val="65A94090"/>
    <w:rsid w:val="65D67575"/>
    <w:rsid w:val="65F8567D"/>
    <w:rsid w:val="65FF37B5"/>
    <w:rsid w:val="663A02C3"/>
    <w:rsid w:val="66544FA9"/>
    <w:rsid w:val="66571645"/>
    <w:rsid w:val="66722B04"/>
    <w:rsid w:val="66776DB6"/>
    <w:rsid w:val="668A174F"/>
    <w:rsid w:val="668B64F1"/>
    <w:rsid w:val="66996ED1"/>
    <w:rsid w:val="669A51EB"/>
    <w:rsid w:val="66A92CD3"/>
    <w:rsid w:val="66B371CB"/>
    <w:rsid w:val="671F124A"/>
    <w:rsid w:val="67261C8C"/>
    <w:rsid w:val="674D37A6"/>
    <w:rsid w:val="67582137"/>
    <w:rsid w:val="677A33C6"/>
    <w:rsid w:val="677C563B"/>
    <w:rsid w:val="678278F4"/>
    <w:rsid w:val="67937028"/>
    <w:rsid w:val="67990A04"/>
    <w:rsid w:val="67B72104"/>
    <w:rsid w:val="67BD6B7E"/>
    <w:rsid w:val="67C85BF8"/>
    <w:rsid w:val="67D44FFA"/>
    <w:rsid w:val="680B02C1"/>
    <w:rsid w:val="680B7FDB"/>
    <w:rsid w:val="6813679E"/>
    <w:rsid w:val="681F6961"/>
    <w:rsid w:val="683F65CE"/>
    <w:rsid w:val="685D7A2F"/>
    <w:rsid w:val="68610A2F"/>
    <w:rsid w:val="68790CF7"/>
    <w:rsid w:val="68805514"/>
    <w:rsid w:val="68842937"/>
    <w:rsid w:val="688F1E4D"/>
    <w:rsid w:val="68A33692"/>
    <w:rsid w:val="68C854EB"/>
    <w:rsid w:val="68E726FC"/>
    <w:rsid w:val="68F420F6"/>
    <w:rsid w:val="690D5A5C"/>
    <w:rsid w:val="6920536F"/>
    <w:rsid w:val="69316E2F"/>
    <w:rsid w:val="69447D64"/>
    <w:rsid w:val="694E2071"/>
    <w:rsid w:val="69514B51"/>
    <w:rsid w:val="695A7FC8"/>
    <w:rsid w:val="69646E14"/>
    <w:rsid w:val="696F48A7"/>
    <w:rsid w:val="69766163"/>
    <w:rsid w:val="697A3B33"/>
    <w:rsid w:val="69A739D7"/>
    <w:rsid w:val="69C90E9C"/>
    <w:rsid w:val="69C9180A"/>
    <w:rsid w:val="69D23B05"/>
    <w:rsid w:val="69D44760"/>
    <w:rsid w:val="69DE6C98"/>
    <w:rsid w:val="69E568C0"/>
    <w:rsid w:val="6A1231B1"/>
    <w:rsid w:val="6A1457F8"/>
    <w:rsid w:val="6A19520F"/>
    <w:rsid w:val="6A520EC7"/>
    <w:rsid w:val="6A5729A7"/>
    <w:rsid w:val="6A7E56C1"/>
    <w:rsid w:val="6AC21C36"/>
    <w:rsid w:val="6AF87E20"/>
    <w:rsid w:val="6B1B3DCD"/>
    <w:rsid w:val="6B2C7053"/>
    <w:rsid w:val="6B322639"/>
    <w:rsid w:val="6B7C3E39"/>
    <w:rsid w:val="6B860E56"/>
    <w:rsid w:val="6B97244A"/>
    <w:rsid w:val="6BAD65B0"/>
    <w:rsid w:val="6BAE20A4"/>
    <w:rsid w:val="6BB04D0E"/>
    <w:rsid w:val="6C2814C5"/>
    <w:rsid w:val="6C2C7E2E"/>
    <w:rsid w:val="6C3315D8"/>
    <w:rsid w:val="6C35079A"/>
    <w:rsid w:val="6C636C38"/>
    <w:rsid w:val="6C723080"/>
    <w:rsid w:val="6C8137B3"/>
    <w:rsid w:val="6C8934D3"/>
    <w:rsid w:val="6CBB5589"/>
    <w:rsid w:val="6CCF3BB7"/>
    <w:rsid w:val="6CD05427"/>
    <w:rsid w:val="6CD36B9B"/>
    <w:rsid w:val="6D061801"/>
    <w:rsid w:val="6D0A4A47"/>
    <w:rsid w:val="6D102C3F"/>
    <w:rsid w:val="6D2B78DD"/>
    <w:rsid w:val="6D463B8B"/>
    <w:rsid w:val="6D5725D0"/>
    <w:rsid w:val="6D5C551D"/>
    <w:rsid w:val="6D8D3813"/>
    <w:rsid w:val="6DB34098"/>
    <w:rsid w:val="6DB545B6"/>
    <w:rsid w:val="6DC20695"/>
    <w:rsid w:val="6DCD4615"/>
    <w:rsid w:val="6DDE15FC"/>
    <w:rsid w:val="6DE02FB4"/>
    <w:rsid w:val="6E514CED"/>
    <w:rsid w:val="6E571969"/>
    <w:rsid w:val="6E5A4B6B"/>
    <w:rsid w:val="6E6373F6"/>
    <w:rsid w:val="6E6677A4"/>
    <w:rsid w:val="6E813759"/>
    <w:rsid w:val="6E8A3EFB"/>
    <w:rsid w:val="6E9D54A2"/>
    <w:rsid w:val="6EA479DC"/>
    <w:rsid w:val="6EB563D5"/>
    <w:rsid w:val="6EC43845"/>
    <w:rsid w:val="6ECD47A1"/>
    <w:rsid w:val="6ED746B8"/>
    <w:rsid w:val="6ED92677"/>
    <w:rsid w:val="6F19533D"/>
    <w:rsid w:val="6F225983"/>
    <w:rsid w:val="6F3C01B3"/>
    <w:rsid w:val="6F5C16A4"/>
    <w:rsid w:val="6F63000B"/>
    <w:rsid w:val="6F691FDE"/>
    <w:rsid w:val="6F6C7092"/>
    <w:rsid w:val="6F7B6760"/>
    <w:rsid w:val="6F7E79B2"/>
    <w:rsid w:val="6FA36908"/>
    <w:rsid w:val="6FB44031"/>
    <w:rsid w:val="6FCD1928"/>
    <w:rsid w:val="6FE22086"/>
    <w:rsid w:val="6FE253D4"/>
    <w:rsid w:val="6FFC5590"/>
    <w:rsid w:val="702B1097"/>
    <w:rsid w:val="706D1DD0"/>
    <w:rsid w:val="706F6CB1"/>
    <w:rsid w:val="7084648B"/>
    <w:rsid w:val="70856B87"/>
    <w:rsid w:val="708C533F"/>
    <w:rsid w:val="708D03B5"/>
    <w:rsid w:val="70945543"/>
    <w:rsid w:val="709C192B"/>
    <w:rsid w:val="70AF6471"/>
    <w:rsid w:val="70B36D70"/>
    <w:rsid w:val="70C701F3"/>
    <w:rsid w:val="70CA396B"/>
    <w:rsid w:val="70D179B6"/>
    <w:rsid w:val="70D35F62"/>
    <w:rsid w:val="70D527EE"/>
    <w:rsid w:val="70E26A0B"/>
    <w:rsid w:val="70FD12AB"/>
    <w:rsid w:val="710D024E"/>
    <w:rsid w:val="711D4193"/>
    <w:rsid w:val="712A185C"/>
    <w:rsid w:val="7135559B"/>
    <w:rsid w:val="71373D6C"/>
    <w:rsid w:val="715578A8"/>
    <w:rsid w:val="715B5300"/>
    <w:rsid w:val="7195641B"/>
    <w:rsid w:val="719A315B"/>
    <w:rsid w:val="71C85F70"/>
    <w:rsid w:val="71CA1031"/>
    <w:rsid w:val="71D27F8A"/>
    <w:rsid w:val="71DC07F9"/>
    <w:rsid w:val="71DE6EED"/>
    <w:rsid w:val="720158B9"/>
    <w:rsid w:val="722E39C6"/>
    <w:rsid w:val="724719B8"/>
    <w:rsid w:val="725400DF"/>
    <w:rsid w:val="72553024"/>
    <w:rsid w:val="72773B49"/>
    <w:rsid w:val="727A720E"/>
    <w:rsid w:val="72807126"/>
    <w:rsid w:val="72A252EE"/>
    <w:rsid w:val="72A734F6"/>
    <w:rsid w:val="72C91F13"/>
    <w:rsid w:val="73022BD4"/>
    <w:rsid w:val="73122968"/>
    <w:rsid w:val="731E4248"/>
    <w:rsid w:val="731F5D5E"/>
    <w:rsid w:val="732A5474"/>
    <w:rsid w:val="734B0AAB"/>
    <w:rsid w:val="734F4B22"/>
    <w:rsid w:val="73505624"/>
    <w:rsid w:val="73592668"/>
    <w:rsid w:val="735E41D5"/>
    <w:rsid w:val="738724DB"/>
    <w:rsid w:val="73C51AD5"/>
    <w:rsid w:val="73FC2E53"/>
    <w:rsid w:val="73FF0188"/>
    <w:rsid w:val="74133809"/>
    <w:rsid w:val="741E793C"/>
    <w:rsid w:val="74336E80"/>
    <w:rsid w:val="743E7BCA"/>
    <w:rsid w:val="745E3944"/>
    <w:rsid w:val="74602D6B"/>
    <w:rsid w:val="746B62D4"/>
    <w:rsid w:val="74773083"/>
    <w:rsid w:val="747D391D"/>
    <w:rsid w:val="74A14D24"/>
    <w:rsid w:val="74AB2CE0"/>
    <w:rsid w:val="74D4684F"/>
    <w:rsid w:val="751D0C5C"/>
    <w:rsid w:val="75395D64"/>
    <w:rsid w:val="75564E5A"/>
    <w:rsid w:val="756410F3"/>
    <w:rsid w:val="75742F72"/>
    <w:rsid w:val="75884423"/>
    <w:rsid w:val="759C47CE"/>
    <w:rsid w:val="75A80099"/>
    <w:rsid w:val="75AB1F18"/>
    <w:rsid w:val="75BA3BE8"/>
    <w:rsid w:val="75C26B49"/>
    <w:rsid w:val="760F2D94"/>
    <w:rsid w:val="7635099D"/>
    <w:rsid w:val="764010A6"/>
    <w:rsid w:val="765448A7"/>
    <w:rsid w:val="765E399D"/>
    <w:rsid w:val="769A2C5D"/>
    <w:rsid w:val="769E7B7B"/>
    <w:rsid w:val="76A100CB"/>
    <w:rsid w:val="76A849D1"/>
    <w:rsid w:val="76B57FA2"/>
    <w:rsid w:val="76B81B79"/>
    <w:rsid w:val="76E50438"/>
    <w:rsid w:val="76E76259"/>
    <w:rsid w:val="76EF2B14"/>
    <w:rsid w:val="770D38A1"/>
    <w:rsid w:val="771463DA"/>
    <w:rsid w:val="77176B03"/>
    <w:rsid w:val="775070C7"/>
    <w:rsid w:val="776036C3"/>
    <w:rsid w:val="77762421"/>
    <w:rsid w:val="77827EF9"/>
    <w:rsid w:val="779773CD"/>
    <w:rsid w:val="77B56B1F"/>
    <w:rsid w:val="77BA0240"/>
    <w:rsid w:val="77C179AD"/>
    <w:rsid w:val="77C97523"/>
    <w:rsid w:val="77DE3B1D"/>
    <w:rsid w:val="77FF4227"/>
    <w:rsid w:val="780D3DB4"/>
    <w:rsid w:val="780F09F4"/>
    <w:rsid w:val="78195D96"/>
    <w:rsid w:val="782B0F46"/>
    <w:rsid w:val="78515A11"/>
    <w:rsid w:val="78687E2F"/>
    <w:rsid w:val="786E5E64"/>
    <w:rsid w:val="787E3B8F"/>
    <w:rsid w:val="78A21BA4"/>
    <w:rsid w:val="78A90480"/>
    <w:rsid w:val="78AE3846"/>
    <w:rsid w:val="78B22884"/>
    <w:rsid w:val="78B41AB6"/>
    <w:rsid w:val="78CF621E"/>
    <w:rsid w:val="78E33F6B"/>
    <w:rsid w:val="7902604A"/>
    <w:rsid w:val="791935E4"/>
    <w:rsid w:val="791E3DAB"/>
    <w:rsid w:val="792E54D3"/>
    <w:rsid w:val="793126E8"/>
    <w:rsid w:val="79526CCF"/>
    <w:rsid w:val="795E573C"/>
    <w:rsid w:val="7961380D"/>
    <w:rsid w:val="79762D1C"/>
    <w:rsid w:val="798F559D"/>
    <w:rsid w:val="799B124A"/>
    <w:rsid w:val="799D6BFB"/>
    <w:rsid w:val="79B71C63"/>
    <w:rsid w:val="79B90808"/>
    <w:rsid w:val="79BB7F5B"/>
    <w:rsid w:val="79BC6C95"/>
    <w:rsid w:val="79C724E6"/>
    <w:rsid w:val="79E94667"/>
    <w:rsid w:val="79ED1EA2"/>
    <w:rsid w:val="7A0E6F13"/>
    <w:rsid w:val="7A230AC3"/>
    <w:rsid w:val="7A2718A3"/>
    <w:rsid w:val="7A364017"/>
    <w:rsid w:val="7A42303C"/>
    <w:rsid w:val="7A8265E1"/>
    <w:rsid w:val="7A963A91"/>
    <w:rsid w:val="7A9803F5"/>
    <w:rsid w:val="7AA33D4E"/>
    <w:rsid w:val="7AAF1B63"/>
    <w:rsid w:val="7AF67A9C"/>
    <w:rsid w:val="7AFC39C3"/>
    <w:rsid w:val="7B047C0B"/>
    <w:rsid w:val="7B0701FF"/>
    <w:rsid w:val="7B070D6A"/>
    <w:rsid w:val="7B171928"/>
    <w:rsid w:val="7B372587"/>
    <w:rsid w:val="7B4016CE"/>
    <w:rsid w:val="7B4038F6"/>
    <w:rsid w:val="7B4F7695"/>
    <w:rsid w:val="7B5F0F5F"/>
    <w:rsid w:val="7B67086E"/>
    <w:rsid w:val="7B686D42"/>
    <w:rsid w:val="7B6A333D"/>
    <w:rsid w:val="7B822327"/>
    <w:rsid w:val="7B830F5A"/>
    <w:rsid w:val="7B841746"/>
    <w:rsid w:val="7BB50FAB"/>
    <w:rsid w:val="7BBA0A54"/>
    <w:rsid w:val="7BBE2867"/>
    <w:rsid w:val="7BCA330D"/>
    <w:rsid w:val="7BD1671E"/>
    <w:rsid w:val="7C0D5E86"/>
    <w:rsid w:val="7C122A4F"/>
    <w:rsid w:val="7C225FDD"/>
    <w:rsid w:val="7C2512CB"/>
    <w:rsid w:val="7C267BC0"/>
    <w:rsid w:val="7C2E6BD1"/>
    <w:rsid w:val="7C482916"/>
    <w:rsid w:val="7C6C5AC7"/>
    <w:rsid w:val="7C783E6A"/>
    <w:rsid w:val="7C7F38CE"/>
    <w:rsid w:val="7C9D3812"/>
    <w:rsid w:val="7CC6544B"/>
    <w:rsid w:val="7CE11BE7"/>
    <w:rsid w:val="7CF229CE"/>
    <w:rsid w:val="7CF60C5B"/>
    <w:rsid w:val="7CF860F1"/>
    <w:rsid w:val="7CFC1CFF"/>
    <w:rsid w:val="7D006BC0"/>
    <w:rsid w:val="7D0239FF"/>
    <w:rsid w:val="7D151CD6"/>
    <w:rsid w:val="7D3F20B7"/>
    <w:rsid w:val="7D5E40CD"/>
    <w:rsid w:val="7D9E671D"/>
    <w:rsid w:val="7DA21D8D"/>
    <w:rsid w:val="7DB11435"/>
    <w:rsid w:val="7DCD56F2"/>
    <w:rsid w:val="7DD5701A"/>
    <w:rsid w:val="7DDF4C23"/>
    <w:rsid w:val="7DE642E1"/>
    <w:rsid w:val="7DEE6423"/>
    <w:rsid w:val="7DFF574C"/>
    <w:rsid w:val="7E231AC7"/>
    <w:rsid w:val="7E2C7137"/>
    <w:rsid w:val="7E7E25ED"/>
    <w:rsid w:val="7E7E60B2"/>
    <w:rsid w:val="7E9F1F4C"/>
    <w:rsid w:val="7EB501D0"/>
    <w:rsid w:val="7EC66255"/>
    <w:rsid w:val="7EC70627"/>
    <w:rsid w:val="7EDC3F0F"/>
    <w:rsid w:val="7EE70AAB"/>
    <w:rsid w:val="7EFF5C50"/>
    <w:rsid w:val="7F001CE7"/>
    <w:rsid w:val="7F060C0E"/>
    <w:rsid w:val="7F134441"/>
    <w:rsid w:val="7F184147"/>
    <w:rsid w:val="7F1B53BB"/>
    <w:rsid w:val="7F2F58DE"/>
    <w:rsid w:val="7F3F2918"/>
    <w:rsid w:val="7F4E12B2"/>
    <w:rsid w:val="7F5A0805"/>
    <w:rsid w:val="7F7C1C9C"/>
    <w:rsid w:val="7F7D29B3"/>
    <w:rsid w:val="7F7F0A1E"/>
    <w:rsid w:val="7F802BD6"/>
    <w:rsid w:val="7FA42130"/>
    <w:rsid w:val="7FB74C56"/>
    <w:rsid w:val="7FC1659F"/>
    <w:rsid w:val="7FC55A6D"/>
    <w:rsid w:val="7FD41307"/>
    <w:rsid w:val="7FDE0B8E"/>
    <w:rsid w:val="7FDE562A"/>
    <w:rsid w:val="7FE47E50"/>
    <w:rsid w:val="7FFC30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9"/>
    <w:pPr>
      <w:keepNext/>
      <w:overflowPunct w:val="0"/>
      <w:snapToGrid w:val="0"/>
      <w:spacing w:before="120" w:after="160" w:line="259" w:lineRule="auto"/>
      <w:ind w:left="432" w:hanging="432"/>
      <w:outlineLvl w:val="0"/>
    </w:pPr>
    <w:rPr>
      <w:rFonts w:eastAsia="黑体"/>
      <w:b/>
      <w:bCs/>
      <w:color w:val="000000"/>
      <w:kern w:val="44"/>
      <w:sz w:val="30"/>
      <w:szCs w:val="30"/>
    </w:rPr>
  </w:style>
  <w:style w:type="paragraph" w:styleId="5">
    <w:name w:val="heading 2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 w:line="17" w:lineRule="atLeast"/>
      <w:ind w:left="0" w:right="0"/>
      <w:jc w:val="left"/>
      <w:outlineLvl w:val="1"/>
    </w:pPr>
    <w:rPr>
      <w:rFonts w:hint="eastAsia" w:ascii="宋体" w:hAnsi="宋体" w:eastAsia="宋体" w:cs="宋体"/>
      <w:b/>
      <w:kern w:val="0"/>
      <w:sz w:val="45"/>
      <w:szCs w:val="45"/>
      <w:lang w:val="en-US" w:eastAsia="zh-CN" w:bidi="ar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2"/>
    </w:pPr>
    <w:rPr>
      <w:bCs/>
      <w:szCs w:val="32"/>
    </w:rPr>
  </w:style>
  <w:style w:type="paragraph" w:styleId="7">
    <w:name w:val="heading 4"/>
    <w:basedOn w:val="1"/>
    <w:next w:val="1"/>
    <w:autoRedefine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28">
    <w:name w:val="Default Paragraph Font"/>
    <w:autoRedefine/>
    <w:semiHidden/>
    <w:qFormat/>
    <w:uiPriority w:val="0"/>
  </w:style>
  <w:style w:type="table" w:default="1" w:styleId="2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1"/>
    <w:basedOn w:val="3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3">
    <w:name w:val="Normal_14_0"/>
    <w:autoRedefine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8">
    <w:name w:val="Normal Indent"/>
    <w:basedOn w:val="1"/>
    <w:autoRedefine/>
    <w:qFormat/>
    <w:uiPriority w:val="0"/>
    <w:pPr>
      <w:widowControl/>
      <w:adjustRightInd/>
      <w:textAlignment w:val="auto"/>
    </w:pPr>
    <w:rPr>
      <w:kern w:val="2"/>
      <w:sz w:val="28"/>
    </w:rPr>
  </w:style>
  <w:style w:type="paragraph" w:styleId="9">
    <w:name w:val="annotation text"/>
    <w:basedOn w:val="1"/>
    <w:link w:val="42"/>
    <w:autoRedefine/>
    <w:semiHidden/>
    <w:qFormat/>
    <w:uiPriority w:val="0"/>
    <w:pPr>
      <w:jc w:val="left"/>
    </w:pPr>
    <w:rPr>
      <w:kern w:val="0"/>
      <w:sz w:val="24"/>
      <w:szCs w:val="20"/>
    </w:rPr>
  </w:style>
  <w:style w:type="paragraph" w:styleId="10">
    <w:name w:val="Body Text"/>
    <w:basedOn w:val="1"/>
    <w:next w:val="11"/>
    <w:link w:val="43"/>
    <w:autoRedefine/>
    <w:qFormat/>
    <w:uiPriority w:val="0"/>
    <w:pPr>
      <w:widowControl/>
      <w:snapToGrid w:val="0"/>
      <w:spacing w:before="60" w:after="160" w:line="259" w:lineRule="auto"/>
      <w:ind w:right="113"/>
    </w:pPr>
    <w:rPr>
      <w:kern w:val="0"/>
      <w:sz w:val="18"/>
      <w:szCs w:val="20"/>
    </w:rPr>
  </w:style>
  <w:style w:type="paragraph" w:customStyle="1" w:styleId="11">
    <w:name w:val="xl27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</w:pPr>
    <w:rPr>
      <w:kern w:val="0"/>
      <w:szCs w:val="21"/>
    </w:rPr>
  </w:style>
  <w:style w:type="paragraph" w:styleId="12">
    <w:name w:val="Body Text Indent"/>
    <w:basedOn w:val="1"/>
    <w:next w:val="13"/>
    <w:link w:val="41"/>
    <w:autoRedefine/>
    <w:qFormat/>
    <w:uiPriority w:val="0"/>
    <w:pPr>
      <w:spacing w:after="120"/>
      <w:ind w:left="420" w:leftChars="200"/>
    </w:pPr>
    <w:rPr>
      <w:kern w:val="0"/>
      <w:sz w:val="24"/>
      <w:szCs w:val="20"/>
    </w:rPr>
  </w:style>
  <w:style w:type="paragraph" w:styleId="13">
    <w:name w:val="Body Text First Indent 2"/>
    <w:basedOn w:val="12"/>
    <w:next w:val="14"/>
    <w:autoRedefine/>
    <w:qFormat/>
    <w:uiPriority w:val="0"/>
    <w:pPr>
      <w:spacing w:after="120" w:line="240" w:lineRule="auto"/>
      <w:ind w:left="420" w:leftChars="200" w:firstLine="420" w:firstLineChars="200"/>
    </w:pPr>
    <w:rPr>
      <w:sz w:val="21"/>
      <w:szCs w:val="24"/>
    </w:rPr>
  </w:style>
  <w:style w:type="paragraph" w:customStyle="1" w:styleId="14">
    <w:name w:val="正文2"/>
    <w:basedOn w:val="1"/>
    <w:autoRedefine/>
    <w:qFormat/>
    <w:uiPriority w:val="0"/>
    <w:pPr>
      <w:spacing w:line="440" w:lineRule="atLeast"/>
      <w:ind w:firstLine="567"/>
    </w:pPr>
    <w:rPr>
      <w:szCs w:val="20"/>
    </w:rPr>
  </w:style>
  <w:style w:type="paragraph" w:styleId="15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16">
    <w:name w:val="Date"/>
    <w:basedOn w:val="1"/>
    <w:next w:val="1"/>
    <w:link w:val="44"/>
    <w:autoRedefine/>
    <w:qFormat/>
    <w:uiPriority w:val="0"/>
    <w:pPr>
      <w:ind w:left="100" w:leftChars="2500"/>
    </w:pPr>
    <w:rPr>
      <w:kern w:val="0"/>
      <w:sz w:val="24"/>
      <w:szCs w:val="20"/>
    </w:rPr>
  </w:style>
  <w:style w:type="paragraph" w:styleId="17">
    <w:name w:val="Body Text Indent 2"/>
    <w:basedOn w:val="1"/>
    <w:autoRedefine/>
    <w:unhideWhenUsed/>
    <w:qFormat/>
    <w:uiPriority w:val="99"/>
    <w:pPr>
      <w:spacing w:after="120" w:line="480" w:lineRule="auto"/>
      <w:ind w:left="420" w:leftChars="200"/>
    </w:pPr>
  </w:style>
  <w:style w:type="paragraph" w:styleId="18">
    <w:name w:val="Balloon Text"/>
    <w:basedOn w:val="1"/>
    <w:link w:val="45"/>
    <w:autoRedefine/>
    <w:semiHidden/>
    <w:qFormat/>
    <w:uiPriority w:val="0"/>
    <w:rPr>
      <w:kern w:val="0"/>
      <w:sz w:val="18"/>
      <w:szCs w:val="20"/>
    </w:rPr>
  </w:style>
  <w:style w:type="paragraph" w:styleId="19">
    <w:name w:val="footer"/>
    <w:basedOn w:val="1"/>
    <w:link w:val="4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20">
    <w:name w:val="header"/>
    <w:basedOn w:val="1"/>
    <w:link w:val="4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styleId="21">
    <w:name w:val="table of figures"/>
    <w:basedOn w:val="1"/>
    <w:next w:val="1"/>
    <w:autoRedefine/>
    <w:qFormat/>
    <w:uiPriority w:val="0"/>
    <w:pPr>
      <w:ind w:leftChars="200" w:hanging="200" w:hangingChars="200"/>
    </w:pPr>
  </w:style>
  <w:style w:type="paragraph" w:styleId="22">
    <w:name w:val="Body Text 2"/>
    <w:basedOn w:val="1"/>
    <w:autoRedefine/>
    <w:qFormat/>
    <w:uiPriority w:val="0"/>
    <w:pPr>
      <w:spacing w:after="120" w:line="480" w:lineRule="auto"/>
    </w:pPr>
  </w:style>
  <w:style w:type="paragraph" w:styleId="23">
    <w:name w:val="Normal (Web)"/>
    <w:basedOn w:val="1"/>
    <w:link w:val="48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24">
    <w:name w:val="annotation subject"/>
    <w:basedOn w:val="9"/>
    <w:next w:val="9"/>
    <w:link w:val="49"/>
    <w:autoRedefine/>
    <w:semiHidden/>
    <w:qFormat/>
    <w:uiPriority w:val="0"/>
    <w:rPr>
      <w:b/>
      <w:sz w:val="24"/>
      <w:szCs w:val="20"/>
    </w:rPr>
  </w:style>
  <w:style w:type="paragraph" w:styleId="25">
    <w:name w:val="Body Text First Indent"/>
    <w:basedOn w:val="10"/>
    <w:next w:val="1"/>
    <w:autoRedefine/>
    <w:qFormat/>
    <w:uiPriority w:val="0"/>
    <w:pPr>
      <w:spacing w:after="0" w:afterLines="0"/>
      <w:ind w:firstLine="480" w:firstLineChars="200"/>
    </w:pPr>
    <w:rPr>
      <w:rFonts w:ascii="Times New Roman"/>
      <w:spacing w:val="0"/>
    </w:rPr>
  </w:style>
  <w:style w:type="table" w:styleId="27">
    <w:name w:val="Table Grid"/>
    <w:basedOn w:val="26"/>
    <w:autoRedefine/>
    <w:qFormat/>
    <w:uiPriority w:val="0"/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autoRedefine/>
    <w:qFormat/>
    <w:uiPriority w:val="0"/>
    <w:rPr>
      <w:b/>
      <w:bCs/>
    </w:rPr>
  </w:style>
  <w:style w:type="character" w:styleId="30">
    <w:name w:val="page number"/>
    <w:autoRedefine/>
    <w:qFormat/>
    <w:uiPriority w:val="0"/>
  </w:style>
  <w:style w:type="character" w:styleId="31">
    <w:name w:val="FollowedHyperlink"/>
    <w:autoRedefine/>
    <w:qFormat/>
    <w:uiPriority w:val="0"/>
    <w:rPr>
      <w:color w:val="4285F4"/>
      <w:u w:val="none"/>
    </w:rPr>
  </w:style>
  <w:style w:type="character" w:styleId="32">
    <w:name w:val="HTML Definition"/>
    <w:autoRedefine/>
    <w:qFormat/>
    <w:uiPriority w:val="0"/>
    <w:rPr>
      <w:i/>
      <w:iCs/>
    </w:rPr>
  </w:style>
  <w:style w:type="character" w:styleId="33">
    <w:name w:val="Hyperlink"/>
    <w:autoRedefine/>
    <w:unhideWhenUsed/>
    <w:qFormat/>
    <w:uiPriority w:val="99"/>
    <w:rPr>
      <w:color w:val="4285F4"/>
      <w:u w:val="none"/>
    </w:rPr>
  </w:style>
  <w:style w:type="character" w:styleId="34">
    <w:name w:val="HTML Code"/>
    <w:autoRedefine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35">
    <w:name w:val="annotation reference"/>
    <w:autoRedefine/>
    <w:semiHidden/>
    <w:qFormat/>
    <w:uiPriority w:val="0"/>
    <w:rPr>
      <w:sz w:val="21"/>
    </w:rPr>
  </w:style>
  <w:style w:type="character" w:styleId="36">
    <w:name w:val="HTML Keyboard"/>
    <w:autoRedefine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37">
    <w:name w:val="HTML Sample"/>
    <w:autoRedefine/>
    <w:qFormat/>
    <w:uiPriority w:val="0"/>
    <w:rPr>
      <w:rFonts w:hint="default" w:ascii="Consolas" w:hAnsi="Consolas" w:eastAsia="Consolas" w:cs="Consolas"/>
      <w:sz w:val="21"/>
      <w:szCs w:val="21"/>
    </w:rPr>
  </w:style>
  <w:style w:type="paragraph" w:customStyle="1" w:styleId="38">
    <w:name w:val="Default"/>
    <w:basedOn w:val="39"/>
    <w:next w:val="13"/>
    <w:autoRedefine/>
    <w:qFormat/>
    <w:uiPriority w:val="0"/>
    <w:pPr>
      <w:autoSpaceDE w:val="0"/>
      <w:autoSpaceDN w:val="0"/>
      <w:adjustRightInd w:val="0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9">
    <w:name w:val="批注文字1"/>
    <w:autoRedefine/>
    <w:qFormat/>
    <w:uiPriority w:val="0"/>
    <w:pPr>
      <w:widowControl w:val="0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40">
    <w:name w:val="样式 小四 行距: 1.5 倍行距"/>
    <w:basedOn w:val="1"/>
    <w:autoRedefine/>
    <w:qFormat/>
    <w:uiPriority w:val="0"/>
    <w:pPr>
      <w:ind w:firstLine="480" w:firstLineChars="200"/>
    </w:pPr>
    <w:rPr>
      <w:rFonts w:hint="default" w:cs="宋体"/>
    </w:rPr>
  </w:style>
  <w:style w:type="character" w:customStyle="1" w:styleId="41">
    <w:name w:val="正文文本缩进 Char"/>
    <w:link w:val="12"/>
    <w:autoRedefine/>
    <w:semiHidden/>
    <w:qFormat/>
    <w:uiPriority w:val="0"/>
    <w:rPr>
      <w:rFonts w:ascii="Times New Roman" w:hAnsi="Times New Roman" w:eastAsia="宋体"/>
      <w:sz w:val="24"/>
    </w:rPr>
  </w:style>
  <w:style w:type="character" w:customStyle="1" w:styleId="42">
    <w:name w:val="批注文字 Char"/>
    <w:link w:val="9"/>
    <w:autoRedefine/>
    <w:qFormat/>
    <w:uiPriority w:val="0"/>
    <w:rPr>
      <w:rFonts w:ascii="Times New Roman" w:hAnsi="Times New Roman" w:eastAsia="宋体"/>
      <w:sz w:val="24"/>
    </w:rPr>
  </w:style>
  <w:style w:type="character" w:customStyle="1" w:styleId="43">
    <w:name w:val="正文文本 Char"/>
    <w:link w:val="10"/>
    <w:autoRedefine/>
    <w:qFormat/>
    <w:uiPriority w:val="0"/>
    <w:rPr>
      <w:sz w:val="18"/>
    </w:rPr>
  </w:style>
  <w:style w:type="character" w:customStyle="1" w:styleId="44">
    <w:name w:val="日期 Char"/>
    <w:link w:val="16"/>
    <w:autoRedefine/>
    <w:qFormat/>
    <w:uiPriority w:val="0"/>
    <w:rPr>
      <w:rFonts w:ascii="Times New Roman" w:hAnsi="Times New Roman" w:eastAsia="宋体"/>
      <w:sz w:val="24"/>
    </w:rPr>
  </w:style>
  <w:style w:type="character" w:customStyle="1" w:styleId="45">
    <w:name w:val="批注框文本 Char"/>
    <w:link w:val="18"/>
    <w:autoRedefine/>
    <w:semiHidden/>
    <w:qFormat/>
    <w:uiPriority w:val="0"/>
    <w:rPr>
      <w:rFonts w:ascii="Times New Roman" w:hAnsi="Times New Roman" w:eastAsia="宋体"/>
      <w:sz w:val="18"/>
    </w:rPr>
  </w:style>
  <w:style w:type="character" w:customStyle="1" w:styleId="46">
    <w:name w:val="页脚 Char"/>
    <w:link w:val="19"/>
    <w:autoRedefine/>
    <w:qFormat/>
    <w:uiPriority w:val="99"/>
    <w:rPr>
      <w:sz w:val="18"/>
    </w:rPr>
  </w:style>
  <w:style w:type="character" w:customStyle="1" w:styleId="47">
    <w:name w:val="页眉 Char"/>
    <w:link w:val="20"/>
    <w:autoRedefine/>
    <w:qFormat/>
    <w:uiPriority w:val="0"/>
    <w:rPr>
      <w:sz w:val="18"/>
    </w:rPr>
  </w:style>
  <w:style w:type="character" w:customStyle="1" w:styleId="48">
    <w:name w:val="普通(网站) Char"/>
    <w:link w:val="23"/>
    <w:autoRedefine/>
    <w:qFormat/>
    <w:uiPriority w:val="0"/>
    <w:rPr>
      <w:rFonts w:ascii="宋体" w:hAnsi="宋体" w:eastAsia="宋体"/>
      <w:sz w:val="24"/>
    </w:rPr>
  </w:style>
  <w:style w:type="character" w:customStyle="1" w:styleId="49">
    <w:name w:val="批注主题 Char"/>
    <w:link w:val="24"/>
    <w:autoRedefine/>
    <w:semiHidden/>
    <w:qFormat/>
    <w:uiPriority w:val="0"/>
    <w:rPr>
      <w:rFonts w:ascii="Times New Roman" w:hAnsi="Times New Roman" w:eastAsia="宋体"/>
      <w:b/>
      <w:kern w:val="2"/>
      <w:sz w:val="24"/>
    </w:rPr>
  </w:style>
  <w:style w:type="character" w:customStyle="1" w:styleId="50">
    <w:name w:val="正文文本 字符1"/>
    <w:autoRedefine/>
    <w:semiHidden/>
    <w:qFormat/>
    <w:uiPriority w:val="0"/>
    <w:rPr>
      <w:rFonts w:ascii="Times New Roman" w:hAnsi="Times New Roman" w:eastAsia="宋体"/>
      <w:sz w:val="24"/>
    </w:rPr>
  </w:style>
  <w:style w:type="character" w:customStyle="1" w:styleId="51">
    <w:name w:val="font41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bscript"/>
    </w:rPr>
  </w:style>
  <w:style w:type="character" w:customStyle="1" w:styleId="52">
    <w:name w:val="first-child"/>
    <w:autoRedefine/>
    <w:qFormat/>
    <w:uiPriority w:val="0"/>
  </w:style>
  <w:style w:type="character" w:customStyle="1" w:styleId="53">
    <w:name w:val="日期 字符"/>
    <w:autoRedefine/>
    <w:semiHidden/>
    <w:qFormat/>
    <w:uiPriority w:val="0"/>
    <w:rPr>
      <w:rFonts w:ascii="Times New Roman" w:hAnsi="Times New Roman" w:eastAsia="宋体"/>
      <w:sz w:val="24"/>
    </w:rPr>
  </w:style>
  <w:style w:type="character" w:customStyle="1" w:styleId="54">
    <w:name w:val="hover6"/>
    <w:autoRedefine/>
    <w:qFormat/>
    <w:uiPriority w:val="0"/>
    <w:rPr>
      <w:color w:val="CCCCCC"/>
    </w:rPr>
  </w:style>
  <w:style w:type="character" w:customStyle="1" w:styleId="55">
    <w:name w:val="ZH正文 Char"/>
    <w:link w:val="56"/>
    <w:autoRedefine/>
    <w:qFormat/>
    <w:uiPriority w:val="0"/>
    <w:rPr>
      <w:rFonts w:eastAsia="宋体"/>
      <w:sz w:val="24"/>
    </w:rPr>
  </w:style>
  <w:style w:type="paragraph" w:customStyle="1" w:styleId="56">
    <w:name w:val="ZH正文"/>
    <w:basedOn w:val="1"/>
    <w:link w:val="55"/>
    <w:autoRedefine/>
    <w:qFormat/>
    <w:uiPriority w:val="0"/>
    <w:pPr>
      <w:spacing w:line="360" w:lineRule="auto"/>
      <w:ind w:firstLine="200" w:firstLineChars="200"/>
    </w:pPr>
    <w:rPr>
      <w:rFonts w:eastAsia="宋体"/>
      <w:sz w:val="24"/>
    </w:rPr>
  </w:style>
  <w:style w:type="character" w:customStyle="1" w:styleId="57">
    <w:name w:val="font21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8">
    <w:name w:val="nth-of-type(1)"/>
    <w:autoRedefine/>
    <w:qFormat/>
    <w:uiPriority w:val="0"/>
  </w:style>
  <w:style w:type="character" w:customStyle="1" w:styleId="59">
    <w:name w:val="表格 Char"/>
    <w:link w:val="60"/>
    <w:autoRedefine/>
    <w:qFormat/>
    <w:uiPriority w:val="0"/>
    <w:rPr>
      <w:rFonts w:ascii="宋体"/>
      <w:sz w:val="21"/>
    </w:rPr>
  </w:style>
  <w:style w:type="paragraph" w:customStyle="1" w:styleId="60">
    <w:name w:val="表格"/>
    <w:basedOn w:val="1"/>
    <w:next w:val="1"/>
    <w:link w:val="59"/>
    <w:autoRedefine/>
    <w:qFormat/>
    <w:uiPriority w:val="0"/>
    <w:pPr>
      <w:adjustRightInd w:val="0"/>
      <w:snapToGrid w:val="0"/>
      <w:spacing w:beforeLines="10" w:afterLines="10" w:line="259" w:lineRule="auto"/>
      <w:jc w:val="center"/>
    </w:pPr>
    <w:rPr>
      <w:rFonts w:ascii="宋体"/>
      <w:kern w:val="0"/>
      <w:szCs w:val="20"/>
    </w:rPr>
  </w:style>
  <w:style w:type="character" w:customStyle="1" w:styleId="61">
    <w:name w:val="layui-layer-tabnow"/>
    <w:autoRedefine/>
    <w:qFormat/>
    <w:uiPriority w:val="0"/>
    <w:rPr>
      <w:bdr w:val="single" w:color="CCCCCC" w:sz="6" w:space="0"/>
      <w:shd w:val="clear" w:color="auto" w:fill="FFFFFF"/>
    </w:rPr>
  </w:style>
  <w:style w:type="character" w:customStyle="1" w:styleId="62">
    <w:name w:val="页脚 字符"/>
    <w:autoRedefine/>
    <w:qFormat/>
    <w:uiPriority w:val="99"/>
  </w:style>
  <w:style w:type="character" w:customStyle="1" w:styleId="63">
    <w:name w:val="批注文字 字符1"/>
    <w:autoRedefine/>
    <w:semiHidden/>
    <w:qFormat/>
    <w:uiPriority w:val="0"/>
    <w:rPr>
      <w:rFonts w:ascii="Times New Roman" w:hAnsi="Times New Roman" w:eastAsia="宋体"/>
      <w:sz w:val="24"/>
    </w:rPr>
  </w:style>
  <w:style w:type="character" w:customStyle="1" w:styleId="64">
    <w:name w:val="font11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65">
    <w:name w:val="font31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paragraph" w:customStyle="1" w:styleId="66">
    <w:name w:val="ZH四级标题"/>
    <w:basedOn w:val="7"/>
    <w:autoRedefine/>
    <w:qFormat/>
    <w:uiPriority w:val="0"/>
    <w:pPr>
      <w:spacing w:beforeLines="50" w:afterLines="50" w:line="360" w:lineRule="auto"/>
    </w:pPr>
    <w:rPr>
      <w:rFonts w:ascii="Times New Roman" w:hAnsi="Times New Roman" w:eastAsia="宋体"/>
    </w:rPr>
  </w:style>
  <w:style w:type="paragraph" w:customStyle="1" w:styleId="67">
    <w:name w:val="图表头"/>
    <w:basedOn w:val="1"/>
    <w:autoRedefine/>
    <w:qFormat/>
    <w:uiPriority w:val="0"/>
    <w:pPr>
      <w:tabs>
        <w:tab w:val="left" w:pos="770"/>
      </w:tabs>
      <w:spacing w:before="50" w:beforeLines="50"/>
      <w:jc w:val="center"/>
    </w:pPr>
    <w:rPr>
      <w:b/>
      <w:szCs w:val="20"/>
    </w:rPr>
  </w:style>
  <w:style w:type="paragraph" w:customStyle="1" w:styleId="68">
    <w:name w:val="0表格内容"/>
    <w:basedOn w:val="69"/>
    <w:autoRedefine/>
    <w:qFormat/>
    <w:uiPriority w:val="0"/>
    <w:pPr>
      <w:spacing w:line="240" w:lineRule="auto"/>
    </w:pPr>
  </w:style>
  <w:style w:type="paragraph" w:customStyle="1" w:styleId="69">
    <w:name w:val="B表内"/>
    <w:basedOn w:val="1"/>
    <w:autoRedefine/>
    <w:qFormat/>
    <w:uiPriority w:val="0"/>
    <w:pPr>
      <w:spacing w:line="0" w:lineRule="atLeast"/>
      <w:jc w:val="center"/>
    </w:pPr>
    <w:rPr>
      <w:rFonts w:ascii="Times New Roman" w:hAnsi="Times New Roman" w:eastAsia="宋体" w:cs="宋体"/>
      <w:szCs w:val="20"/>
    </w:rPr>
  </w:style>
  <w:style w:type="paragraph" w:customStyle="1" w:styleId="70">
    <w:name w:val="报告书表格文（林）"/>
    <w:basedOn w:val="1"/>
    <w:autoRedefine/>
    <w:qFormat/>
    <w:uiPriority w:val="0"/>
    <w:pPr>
      <w:spacing w:line="280" w:lineRule="exact"/>
      <w:jc w:val="center"/>
    </w:pPr>
  </w:style>
  <w:style w:type="paragraph" w:customStyle="1" w:styleId="71">
    <w:name w:val="表头"/>
    <w:basedOn w:val="60"/>
    <w:next w:val="1"/>
    <w:autoRedefine/>
    <w:qFormat/>
    <w:uiPriority w:val="0"/>
    <w:pPr>
      <w:spacing w:beforeLines="50" w:line="360" w:lineRule="auto"/>
    </w:pPr>
    <w:rPr>
      <w:b/>
      <w:kern w:val="0"/>
      <w:szCs w:val="20"/>
    </w:rPr>
  </w:style>
  <w:style w:type="paragraph" w:customStyle="1" w:styleId="72">
    <w:name w:val=" Char Char Char1 Char Char Char Char Char Char"/>
    <w:basedOn w:val="1"/>
    <w:autoRedefine/>
    <w:qFormat/>
    <w:uiPriority w:val="0"/>
    <w:rPr>
      <w:rFonts w:eastAsia="宋体"/>
      <w:sz w:val="21"/>
      <w:szCs w:val="21"/>
    </w:rPr>
  </w:style>
  <w:style w:type="paragraph" w:customStyle="1" w:styleId="73">
    <w:name w:val="9、表格标题"/>
    <w:basedOn w:val="21"/>
    <w:autoRedefine/>
    <w:qFormat/>
    <w:uiPriority w:val="0"/>
    <w:pPr>
      <w:spacing w:beforeLines="20" w:afterLines="20"/>
      <w:ind w:leftChars="0" w:firstLine="0" w:firstLineChars="0"/>
      <w:jc w:val="center"/>
    </w:pPr>
    <w:rPr>
      <w:rFonts w:eastAsia="黑体"/>
      <w:b/>
      <w:color w:val="000000"/>
      <w:kern w:val="0"/>
      <w:szCs w:val="28"/>
    </w:rPr>
  </w:style>
  <w:style w:type="paragraph" w:customStyle="1" w:styleId="74">
    <w:name w:val="1表1.1-1"/>
    <w:basedOn w:val="1"/>
    <w:autoRedefine/>
    <w:qFormat/>
    <w:uiPriority w:val="0"/>
    <w:pPr>
      <w:widowControl/>
      <w:adjustRightInd w:val="0"/>
      <w:snapToGrid w:val="0"/>
      <w:spacing w:beforeLines="20" w:line="240" w:lineRule="auto"/>
      <w:ind w:firstLine="0" w:firstLineChars="0"/>
      <w:jc w:val="center"/>
    </w:pPr>
    <w:rPr>
      <w:b/>
    </w:rPr>
  </w:style>
  <w:style w:type="paragraph" w:customStyle="1" w:styleId="75">
    <w:name w:val="报告表  段"/>
    <w:basedOn w:val="1"/>
    <w:autoRedefine/>
    <w:qFormat/>
    <w:uiPriority w:val="0"/>
    <w:pPr>
      <w:adjustRightInd w:val="0"/>
      <w:spacing w:line="360" w:lineRule="auto"/>
      <w:ind w:firstLine="505"/>
      <w:textAlignment w:val="baseline"/>
    </w:pPr>
    <w:rPr>
      <w:rFonts w:ascii="宋体"/>
      <w:kern w:val="0"/>
      <w:sz w:val="24"/>
    </w:rPr>
  </w:style>
  <w:style w:type="paragraph" w:customStyle="1" w:styleId="76">
    <w:name w:val="正文(邵)"/>
    <w:basedOn w:val="1"/>
    <w:autoRedefine/>
    <w:qFormat/>
    <w:uiPriority w:val="0"/>
    <w:pPr>
      <w:snapToGrid w:val="0"/>
      <w:spacing w:line="360" w:lineRule="auto"/>
      <w:ind w:firstLine="480"/>
    </w:pPr>
    <w:rPr>
      <w:sz w:val="24"/>
      <w:szCs w:val="24"/>
      <w:lang w:bidi="en-US"/>
    </w:rPr>
  </w:style>
  <w:style w:type="paragraph" w:customStyle="1" w:styleId="77">
    <w:name w:val="报告表 段"/>
    <w:basedOn w:val="1"/>
    <w:autoRedefine/>
    <w:qFormat/>
    <w:uiPriority w:val="0"/>
    <w:pPr>
      <w:spacing w:line="360" w:lineRule="auto"/>
      <w:ind w:firstLine="470" w:firstLineChars="196"/>
    </w:pPr>
    <w:rPr>
      <w:rFonts w:ascii="宋体" w:hAnsi="宋体" w:eastAsia="宋体"/>
      <w:bCs/>
      <w:kern w:val="2"/>
      <w:sz w:val="24"/>
      <w:szCs w:val="24"/>
      <w:lang w:val="en-US" w:eastAsia="zh-CN" w:bidi="ar-SA"/>
    </w:rPr>
  </w:style>
  <w:style w:type="paragraph" w:customStyle="1" w:styleId="78">
    <w:name w:val="表"/>
    <w:basedOn w:val="1"/>
    <w:autoRedefine/>
    <w:qFormat/>
    <w:uiPriority w:val="0"/>
    <w:pPr>
      <w:snapToGrid w:val="0"/>
      <w:jc w:val="center"/>
    </w:pPr>
    <w:rPr>
      <w:spacing w:val="2"/>
      <w:szCs w:val="20"/>
    </w:rPr>
  </w:style>
  <w:style w:type="paragraph" w:customStyle="1" w:styleId="79">
    <w:name w:val="表格标题新"/>
    <w:basedOn w:val="1"/>
    <w:link w:val="117"/>
    <w:autoRedefine/>
    <w:qFormat/>
    <w:uiPriority w:val="0"/>
    <w:pPr>
      <w:tabs>
        <w:tab w:val="left" w:pos="0"/>
      </w:tabs>
      <w:adjustRightInd w:val="0"/>
      <w:snapToGrid w:val="0"/>
      <w:spacing w:beforeLines="50"/>
      <w:jc w:val="center"/>
    </w:pPr>
    <w:rPr>
      <w:rFonts w:ascii="黑体" w:eastAsia="黑体"/>
      <w:snapToGrid w:val="0"/>
      <w:spacing w:val="4"/>
      <w:kern w:val="0"/>
    </w:rPr>
  </w:style>
  <w:style w:type="paragraph" w:customStyle="1" w:styleId="80">
    <w:name w:val="报告书表格目录（林）"/>
    <w:basedOn w:val="21"/>
    <w:autoRedefine/>
    <w:qFormat/>
    <w:uiPriority w:val="0"/>
    <w:pPr>
      <w:ind w:leftChars="0" w:firstLine="0" w:firstLineChars="0"/>
      <w:jc w:val="center"/>
    </w:pPr>
    <w:rPr>
      <w:b/>
      <w:szCs w:val="28"/>
    </w:rPr>
  </w:style>
  <w:style w:type="paragraph" w:customStyle="1" w:styleId="81">
    <w:name w:val="00正文"/>
    <w:basedOn w:val="1"/>
    <w:autoRedefine/>
    <w:qFormat/>
    <w:uiPriority w:val="0"/>
    <w:pPr>
      <w:kinsoku w:val="0"/>
      <w:wordWrap w:val="0"/>
      <w:topLinePunct/>
      <w:spacing w:line="360" w:lineRule="auto"/>
      <w:ind w:firstLine="200" w:firstLineChars="200"/>
    </w:pPr>
    <w:rPr>
      <w:sz w:val="24"/>
    </w:rPr>
  </w:style>
  <w:style w:type="paragraph" w:customStyle="1" w:styleId="82">
    <w:name w:val="报告书"/>
    <w:basedOn w:val="1"/>
    <w:autoRedefine/>
    <w:qFormat/>
    <w:uiPriority w:val="0"/>
    <w:pPr>
      <w:spacing w:line="360" w:lineRule="auto"/>
      <w:ind w:firstLine="482"/>
    </w:pPr>
    <w:rPr>
      <w:sz w:val="24"/>
    </w:rPr>
  </w:style>
  <w:style w:type="paragraph" w:customStyle="1" w:styleId="83">
    <w:name w:val="常用正文样式"/>
    <w:autoRedefine/>
    <w:qFormat/>
    <w:uiPriority w:val="0"/>
    <w:pPr>
      <w:widowControl w:val="0"/>
      <w:spacing w:line="360" w:lineRule="auto"/>
      <w:ind w:firstLine="454"/>
      <w:jc w:val="both"/>
    </w:pPr>
    <w:rPr>
      <w:rFonts w:ascii="宋体" w:hAnsi="新宋体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84">
    <w:name w:val="报告书正文"/>
    <w:basedOn w:val="1"/>
    <w:autoRedefine/>
    <w:qFormat/>
    <w:uiPriority w:val="0"/>
    <w:pPr>
      <w:widowControl/>
      <w:spacing w:line="360" w:lineRule="auto"/>
      <w:ind w:firstLine="480" w:firstLineChars="200"/>
    </w:pPr>
    <w:rPr>
      <w:sz w:val="24"/>
    </w:rPr>
  </w:style>
  <w:style w:type="paragraph" w:customStyle="1" w:styleId="85">
    <w:name w:val="表1"/>
    <w:basedOn w:val="1"/>
    <w:autoRedefine/>
    <w:qFormat/>
    <w:uiPriority w:val="0"/>
    <w:pPr>
      <w:adjustRightInd w:val="0"/>
      <w:snapToGrid w:val="0"/>
      <w:jc w:val="center"/>
    </w:pPr>
    <w:rPr>
      <w:b/>
      <w:sz w:val="24"/>
    </w:rPr>
  </w:style>
  <w:style w:type="paragraph" w:customStyle="1" w:styleId="86">
    <w:name w:val="B标题4"/>
    <w:basedOn w:val="7"/>
    <w:autoRedefine/>
    <w:qFormat/>
    <w:uiPriority w:val="0"/>
    <w:pPr>
      <w:keepNext w:val="0"/>
      <w:keepLines w:val="0"/>
      <w:tabs>
        <w:tab w:val="left" w:pos="2880"/>
      </w:tabs>
      <w:spacing w:before="0" w:after="0" w:line="240" w:lineRule="auto"/>
    </w:pPr>
    <w:rPr>
      <w:rFonts w:ascii="Times New Roman" w:hAnsi="Times New Roman" w:eastAsia="宋体" w:cs="Times New Roman"/>
      <w:kern w:val="0"/>
    </w:rPr>
  </w:style>
  <w:style w:type="paragraph" w:customStyle="1" w:styleId="87">
    <w:name w:val="ZH表头"/>
    <w:basedOn w:val="1"/>
    <w:autoRedefine/>
    <w:qFormat/>
    <w:uiPriority w:val="0"/>
    <w:pPr>
      <w:spacing w:beforeLines="50" w:line="360" w:lineRule="auto"/>
      <w:jc w:val="center"/>
    </w:pPr>
    <w:rPr>
      <w:rFonts w:eastAsia="宋体"/>
      <w:sz w:val="21"/>
    </w:rPr>
  </w:style>
  <w:style w:type="paragraph" w:customStyle="1" w:styleId="88">
    <w:name w:val="[正文格式]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宋体"/>
      <w:sz w:val="24"/>
      <w:szCs w:val="24"/>
    </w:rPr>
  </w:style>
  <w:style w:type="paragraph" w:customStyle="1" w:styleId="89">
    <w:name w:val="ZH表格内字体"/>
    <w:basedOn w:val="1"/>
    <w:autoRedefine/>
    <w:qFormat/>
    <w:uiPriority w:val="0"/>
    <w:pPr>
      <w:jc w:val="center"/>
    </w:pPr>
    <w:rPr>
      <w:rFonts w:eastAsia="Times New Roman"/>
      <w:sz w:val="21"/>
      <w:szCs w:val="21"/>
    </w:rPr>
  </w:style>
  <w:style w:type="paragraph" w:customStyle="1" w:styleId="90">
    <w:name w:val="正文_1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92">
    <w:name w:val="B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kern w:val="0"/>
      <w:sz w:val="24"/>
      <w:szCs w:val="24"/>
    </w:rPr>
  </w:style>
  <w:style w:type="paragraph" w:customStyle="1" w:styleId="93">
    <w:name w:val="00表头"/>
    <w:basedOn w:val="1"/>
    <w:autoRedefine/>
    <w:qFormat/>
    <w:uiPriority w:val="0"/>
    <w:pPr>
      <w:spacing w:before="50" w:beforeLines="50"/>
      <w:jc w:val="center"/>
    </w:pPr>
    <w:rPr>
      <w:rFonts w:ascii="Times New Roman" w:hAnsi="Times New Roman" w:eastAsia="宋体" w:cs="Times New Roman"/>
      <w:b/>
      <w:kern w:val="0"/>
      <w:sz w:val="24"/>
      <w:szCs w:val="24"/>
    </w:rPr>
  </w:style>
  <w:style w:type="paragraph" w:customStyle="1" w:styleId="94">
    <w:name w:val="普通(网站)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0"/>
    </w:rPr>
  </w:style>
  <w:style w:type="paragraph" w:customStyle="1" w:styleId="95">
    <w:name w:val="yt正文"/>
    <w:basedOn w:val="8"/>
    <w:next w:val="17"/>
    <w:autoRedefine/>
    <w:qFormat/>
    <w:uiPriority w:val="0"/>
    <w:pPr>
      <w:spacing w:line="360" w:lineRule="auto"/>
      <w:ind w:firstLine="200" w:firstLineChars="200"/>
    </w:pPr>
    <w:rPr>
      <w:sz w:val="24"/>
      <w:szCs w:val="24"/>
    </w:rPr>
  </w:style>
  <w:style w:type="paragraph" w:customStyle="1" w:styleId="96">
    <w:name w:val="常用表格样式"/>
    <w:basedOn w:val="83"/>
    <w:next w:val="83"/>
    <w:autoRedefine/>
    <w:qFormat/>
    <w:uiPriority w:val="0"/>
    <w:pPr>
      <w:spacing w:line="240" w:lineRule="auto"/>
      <w:ind w:firstLine="0"/>
      <w:jc w:val="center"/>
    </w:pPr>
    <w:rPr>
      <w:spacing w:val="2"/>
      <w:sz w:val="18"/>
    </w:rPr>
  </w:style>
  <w:style w:type="paragraph" w:customStyle="1" w:styleId="97">
    <w:name w:val="ZH图名"/>
    <w:basedOn w:val="56"/>
    <w:autoRedefine/>
    <w:qFormat/>
    <w:uiPriority w:val="0"/>
    <w:pPr>
      <w:snapToGrid w:val="0"/>
      <w:spacing w:afterLines="50"/>
      <w:jc w:val="center"/>
    </w:pPr>
    <w:rPr>
      <w:b/>
      <w:sz w:val="21"/>
    </w:rPr>
  </w:style>
  <w:style w:type="paragraph" w:customStyle="1" w:styleId="98">
    <w:name w:val="D图表小四"/>
    <w:basedOn w:val="1"/>
    <w:autoRedefine/>
    <w:qFormat/>
    <w:uiPriority w:val="0"/>
    <w:pPr>
      <w:adjustRightInd/>
      <w:spacing w:before="120" w:after="120"/>
      <w:jc w:val="center"/>
      <w:textAlignment w:val="auto"/>
    </w:pPr>
    <w:rPr>
      <w:b/>
      <w:spacing w:val="4"/>
      <w:kern w:val="2"/>
      <w:sz w:val="24"/>
      <w:szCs w:val="24"/>
    </w:rPr>
  </w:style>
  <w:style w:type="paragraph" w:customStyle="1" w:styleId="99">
    <w:name w:val="FF表格"/>
    <w:autoRedefine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napToGrid w:val="0"/>
      <w:sz w:val="21"/>
      <w:szCs w:val="21"/>
      <w:lang w:val="en-US" w:eastAsia="zh-CN" w:bidi="ar-SA"/>
    </w:rPr>
  </w:style>
  <w:style w:type="paragraph" w:customStyle="1" w:styleId="100">
    <w:name w:val="一般正文"/>
    <w:basedOn w:val="1"/>
    <w:autoRedefine/>
    <w:qFormat/>
    <w:uiPriority w:val="0"/>
    <w:pPr>
      <w:spacing w:line="360" w:lineRule="auto"/>
      <w:ind w:firstLine="420" w:firstLineChars="200"/>
    </w:pPr>
    <w:rPr>
      <w:sz w:val="24"/>
    </w:rPr>
  </w:style>
  <w:style w:type="table" w:customStyle="1" w:styleId="101">
    <w:name w:val="Table Normal"/>
    <w:basedOn w:val="26"/>
    <w:autoRedefine/>
    <w:semiHidden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03">
    <w:name w:val="D正文"/>
    <w:basedOn w:val="104"/>
    <w:autoRedefine/>
    <w:qFormat/>
    <w:uiPriority w:val="0"/>
    <w:pPr>
      <w:spacing w:line="360" w:lineRule="auto"/>
      <w:ind w:firstLine="480" w:firstLineChars="200"/>
    </w:pPr>
    <w:rPr>
      <w:sz w:val="24"/>
      <w:szCs w:val="24"/>
      <w:lang w:val="zh-CN"/>
    </w:rPr>
  </w:style>
  <w:style w:type="paragraph" w:customStyle="1" w:styleId="104">
    <w:name w:val="正文对的"/>
    <w:basedOn w:val="12"/>
    <w:autoRedefine/>
    <w:qFormat/>
    <w:uiPriority w:val="0"/>
    <w:pPr>
      <w:widowControl/>
      <w:spacing w:line="360" w:lineRule="auto"/>
      <w:ind w:firstLine="480"/>
      <w:jc w:val="left"/>
    </w:pPr>
    <w:rPr>
      <w:rFonts w:ascii="Times New Roman" w:hAnsi="Times New Roman" w:cs="宋体"/>
      <w:sz w:val="24"/>
      <w:szCs w:val="24"/>
      <w:lang w:eastAsia="en-US" w:bidi="en-US"/>
    </w:rPr>
  </w:style>
  <w:style w:type="paragraph" w:customStyle="1" w:styleId="105">
    <w:name w:val="报告书表头"/>
    <w:basedOn w:val="1"/>
    <w:autoRedefine/>
    <w:qFormat/>
    <w:uiPriority w:val="0"/>
    <w:pPr>
      <w:spacing w:beforeLines="50" w:afterLines="50"/>
      <w:jc w:val="left"/>
    </w:pPr>
    <w:rPr>
      <w:rFonts w:ascii="黑体" w:hAnsi="黑体" w:eastAsia="黑体"/>
      <w:sz w:val="24"/>
    </w:rPr>
  </w:style>
  <w:style w:type="character" w:customStyle="1" w:styleId="106">
    <w:name w:val="font51"/>
    <w:basedOn w:val="28"/>
    <w:autoRedefine/>
    <w:qFormat/>
    <w:uiPriority w:val="0"/>
    <w:rPr>
      <w:rFonts w:hint="default" w:ascii="Times New Roman" w:hAnsi="Times New Roman" w:cs="Times New Roman"/>
      <w:b/>
      <w:bCs/>
      <w:color w:val="0000FF"/>
      <w:sz w:val="21"/>
      <w:szCs w:val="21"/>
      <w:u w:val="none"/>
      <w:vertAlign w:val="subscript"/>
    </w:rPr>
  </w:style>
  <w:style w:type="character" w:customStyle="1" w:styleId="107">
    <w:name w:val="font01"/>
    <w:basedOn w:val="28"/>
    <w:autoRedefine/>
    <w:qFormat/>
    <w:uiPriority w:val="0"/>
    <w:rPr>
      <w:rFonts w:hint="eastAsia" w:ascii="宋体" w:hAnsi="宋体" w:eastAsia="宋体" w:cs="宋体"/>
      <w:color w:val="0000FF"/>
      <w:sz w:val="21"/>
      <w:szCs w:val="21"/>
      <w:u w:val="none"/>
    </w:rPr>
  </w:style>
  <w:style w:type="paragraph" w:customStyle="1" w:styleId="108">
    <w:name w:val="D表内1磅"/>
    <w:basedOn w:val="109"/>
    <w:autoRedefine/>
    <w:qFormat/>
    <w:uiPriority w:val="0"/>
    <w:pPr>
      <w:spacing w:before="20" w:after="20"/>
    </w:pPr>
  </w:style>
  <w:style w:type="paragraph" w:customStyle="1" w:styleId="109">
    <w:name w:val="D表内0磅"/>
    <w:basedOn w:val="110"/>
    <w:autoRedefine/>
    <w:qFormat/>
    <w:uiPriority w:val="0"/>
    <w:pPr>
      <w:spacing w:before="0" w:after="0"/>
    </w:pPr>
  </w:style>
  <w:style w:type="paragraph" w:customStyle="1" w:styleId="110">
    <w:name w:val="D表内"/>
    <w:basedOn w:val="111"/>
    <w:autoRedefine/>
    <w:qFormat/>
    <w:uiPriority w:val="0"/>
    <w:pPr>
      <w:spacing w:before="40" w:after="40"/>
    </w:pPr>
    <w:rPr>
      <w:rFonts w:cs="Times New Roman"/>
      <w:szCs w:val="21"/>
    </w:rPr>
  </w:style>
  <w:style w:type="paragraph" w:customStyle="1" w:styleId="111">
    <w:name w:val="图表"/>
    <w:basedOn w:val="1"/>
    <w:autoRedefine/>
    <w:qFormat/>
    <w:uiPriority w:val="0"/>
    <w:pPr>
      <w:adjustRightInd/>
      <w:spacing w:before="120" w:after="120" w:line="240" w:lineRule="auto"/>
      <w:ind w:firstLine="0" w:firstLineChars="0"/>
      <w:jc w:val="center"/>
    </w:pPr>
    <w:rPr>
      <w:spacing w:val="0"/>
      <w:kern w:val="2"/>
      <w:sz w:val="21"/>
      <w:szCs w:val="20"/>
    </w:rPr>
  </w:style>
  <w:style w:type="paragraph" w:customStyle="1" w:styleId="112">
    <w:name w:val="表5号字"/>
    <w:basedOn w:val="1"/>
    <w:next w:val="15"/>
    <w:autoRedefine/>
    <w:qFormat/>
    <w:uiPriority w:val="0"/>
    <w:pPr>
      <w:spacing w:line="240" w:lineRule="auto"/>
      <w:ind w:firstLine="0" w:firstLineChars="0"/>
      <w:jc w:val="center"/>
    </w:pPr>
    <w:rPr>
      <w:rFonts w:ascii="宋体" w:hAnsi="宋体" w:cs="宋体"/>
      <w:sz w:val="21"/>
      <w:szCs w:val="21"/>
      <w:lang w:val="zh-CN" w:bidi="zh-CN"/>
    </w:rPr>
  </w:style>
  <w:style w:type="paragraph" w:customStyle="1" w:styleId="113">
    <w:name w:val="表格文字H"/>
    <w:basedOn w:val="114"/>
    <w:autoRedefine/>
    <w:qFormat/>
    <w:uiPriority w:val="0"/>
    <w:pPr>
      <w:spacing w:line="240" w:lineRule="auto"/>
      <w:ind w:firstLine="0" w:firstLineChars="0"/>
      <w:jc w:val="center"/>
    </w:pPr>
    <w:rPr>
      <w:sz w:val="21"/>
      <w:szCs w:val="21"/>
    </w:rPr>
  </w:style>
  <w:style w:type="paragraph" w:customStyle="1" w:styleId="114">
    <w:name w:val="正文H"/>
    <w:basedOn w:val="115"/>
    <w:link w:val="118"/>
    <w:autoRedefine/>
    <w:qFormat/>
    <w:uiPriority w:val="0"/>
    <w:pPr>
      <w:adjustRightInd w:val="0"/>
      <w:snapToGrid w:val="0"/>
    </w:pPr>
    <w:rPr>
      <w:szCs w:val="20"/>
    </w:rPr>
  </w:style>
  <w:style w:type="paragraph" w:customStyle="1" w:styleId="115">
    <w:name w:val="正本文字"/>
    <w:basedOn w:val="1"/>
    <w:autoRedefine/>
    <w:qFormat/>
    <w:uiPriority w:val="0"/>
    <w:pPr>
      <w:snapToGrid w:val="0"/>
      <w:ind w:firstLine="200"/>
    </w:pPr>
    <w:rPr>
      <w:spacing w:val="0"/>
      <w:kern w:val="0"/>
      <w:sz w:val="20"/>
    </w:rPr>
  </w:style>
  <w:style w:type="paragraph" w:customStyle="1" w:styleId="116">
    <w:name w:val="D图表"/>
    <w:basedOn w:val="1"/>
    <w:autoRedefine/>
    <w:qFormat/>
    <w:uiPriority w:val="0"/>
    <w:pPr>
      <w:keepNext/>
      <w:keepLines/>
      <w:spacing w:before="120" w:after="120" w:line="240" w:lineRule="auto"/>
      <w:ind w:firstLine="0" w:firstLineChars="0"/>
      <w:jc w:val="center"/>
    </w:pPr>
    <w:rPr>
      <w:b/>
      <w:sz w:val="21"/>
      <w:szCs w:val="21"/>
    </w:rPr>
  </w:style>
  <w:style w:type="character" w:customStyle="1" w:styleId="117">
    <w:name w:val="表格标题新 Char"/>
    <w:link w:val="79"/>
    <w:autoRedefine/>
    <w:qFormat/>
    <w:uiPriority w:val="0"/>
    <w:rPr>
      <w:rFonts w:ascii="黑体" w:eastAsia="黑体"/>
      <w:snapToGrid w:val="0"/>
      <w:spacing w:val="4"/>
      <w:kern w:val="0"/>
    </w:rPr>
  </w:style>
  <w:style w:type="character" w:customStyle="1" w:styleId="118">
    <w:name w:val="正文H Char"/>
    <w:link w:val="114"/>
    <w:autoRedefine/>
    <w:qFormat/>
    <w:uiPriority w:val="0"/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soa\wdzx97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wdzx97.dot</Template>
  <Company>微软中国</Company>
  <Pages>1</Pages>
  <Words>90</Words>
  <Characters>96</Characters>
  <Lines>414</Lines>
  <Paragraphs>116</Paragraphs>
  <TotalTime>0</TotalTime>
  <ScaleCrop>false</ScaleCrop>
  <LinksUpToDate>false</LinksUpToDate>
  <CharactersWithSpaces>96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2020-12-24T01:29:00Z</dcterms:created>
  <dc:creator>lhj</dc:creator>
  <cp:lastModifiedBy>工作中 </cp:lastModifiedBy>
  <cp:lastPrinted>2021-11-17T03:30:00Z</cp:lastPrinted>
  <dcterms:modified xsi:type="dcterms:W3CDTF">2024-09-05T00:35:31Z</dcterms:modified>
  <dc:title>附件2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7328A8B1397F4196A7478FC51BDFC6D7</vt:lpwstr>
  </property>
  <property fmtid="{D5CDD505-2E9C-101B-9397-08002B2CF9AE}" pid="4" name="commondata">
    <vt:lpwstr>eyJoZGlkIjoiNDU3OWMwZWU2NmM5NWNiNTJlMDA5NTE2YjU1YjY5MDkifQ==</vt:lpwstr>
  </property>
</Properties>
</file>